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97AD0" w14:textId="1754B112" w:rsidR="006D64A1" w:rsidRPr="002D1032" w:rsidRDefault="00057128" w:rsidP="006D64A1">
      <w:pPr>
        <w:pStyle w:val="ab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t>貳</w:t>
      </w:r>
      <w:r w:rsidR="006D64A1" w:rsidRPr="002D1032">
        <w:rPr>
          <w:rFonts w:hint="eastAsia"/>
          <w:u w:val="single"/>
        </w:rPr>
        <w:t>、中華民國</w:t>
      </w:r>
      <w:proofErr w:type="gramStart"/>
      <w:r w:rsidR="006D64A1">
        <w:rPr>
          <w:rFonts w:ascii="標楷體" w:hAnsi="標楷體" w:hint="eastAsia"/>
          <w:u w:val="single"/>
        </w:rPr>
        <w:t>11</w:t>
      </w:r>
      <w:r w:rsidR="00B55263">
        <w:rPr>
          <w:rFonts w:ascii="標楷體" w:hAnsi="標楷體" w:hint="eastAsia"/>
          <w:u w:val="single"/>
        </w:rPr>
        <w:t>4</w:t>
      </w:r>
      <w:proofErr w:type="gramEnd"/>
      <w:r w:rsidR="006D64A1" w:rsidRPr="002D1032">
        <w:rPr>
          <w:rFonts w:hint="eastAsia"/>
          <w:u w:val="single"/>
        </w:rPr>
        <w:t>年度</w:t>
      </w:r>
      <w:r w:rsidR="006D64A1">
        <w:rPr>
          <w:rFonts w:hint="eastAsia"/>
          <w:u w:val="single"/>
        </w:rPr>
        <w:t>中央政府</w:t>
      </w:r>
    </w:p>
    <w:tbl>
      <w:tblPr>
        <w:tblW w:w="105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9"/>
        <w:gridCol w:w="2627"/>
        <w:gridCol w:w="2941"/>
        <w:gridCol w:w="1198"/>
        <w:gridCol w:w="1571"/>
        <w:gridCol w:w="1292"/>
      </w:tblGrid>
      <w:tr w:rsidR="006D64A1" w14:paraId="2993CB2D" w14:textId="77777777" w:rsidTr="00B43D29">
        <w:trPr>
          <w:trHeight w:hRule="exact" w:val="669"/>
          <w:jc w:val="center"/>
        </w:trPr>
        <w:tc>
          <w:tcPr>
            <w:tcW w:w="105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6D64A1" w14:paraId="5F3413AA" w14:textId="77777777" w:rsidTr="00B43D29">
              <w:tc>
                <w:tcPr>
                  <w:tcW w:w="534" w:type="dxa"/>
                  <w:hideMark/>
                </w:tcPr>
                <w:p w14:paraId="08F958D4" w14:textId="77777777" w:rsidR="006D64A1" w:rsidRDefault="006D64A1" w:rsidP="00B43D2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60D179A2" w14:textId="77777777" w:rsidR="006D64A1" w:rsidRDefault="006D64A1" w:rsidP="00B43D29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6D64A1" w14:paraId="36FA7ABC" w14:textId="77777777" w:rsidTr="00B43D29">
              <w:tc>
                <w:tcPr>
                  <w:tcW w:w="534" w:type="dxa"/>
                  <w:hideMark/>
                </w:tcPr>
                <w:p w14:paraId="6BE35C76" w14:textId="77777777" w:rsidR="006D64A1" w:rsidRDefault="006D64A1" w:rsidP="00B43D2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0C5F16CD" w14:textId="77777777" w:rsidR="006D64A1" w:rsidRDefault="006D64A1" w:rsidP="00B43D29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424343FB" w14:textId="77777777" w:rsidR="006D64A1" w:rsidRDefault="006D64A1" w:rsidP="00B43D29">
            <w:pPr>
              <w:pStyle w:val="afa"/>
              <w:ind w:leftChars="0" w:left="0" w:right="72"/>
            </w:pPr>
          </w:p>
        </w:tc>
      </w:tr>
      <w:tr w:rsidR="006D64A1" w14:paraId="61C3F393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 w:val="restart"/>
            <w:tcBorders>
              <w:left w:val="nil"/>
            </w:tcBorders>
            <w:vAlign w:val="center"/>
          </w:tcPr>
          <w:p w14:paraId="25E652C5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2941" w:type="dxa"/>
            <w:vMerge w:val="restart"/>
            <w:vAlign w:val="center"/>
          </w:tcPr>
          <w:p w14:paraId="100205BE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4061" w:type="dxa"/>
            <w:gridSpan w:val="3"/>
            <w:tcBorders>
              <w:right w:val="nil"/>
            </w:tcBorders>
            <w:vAlign w:val="center"/>
          </w:tcPr>
          <w:p w14:paraId="38A30A03" w14:textId="77777777" w:rsidR="006D64A1" w:rsidRPr="002D1032" w:rsidRDefault="006D64A1" w:rsidP="00B43D29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6D64A1" w14:paraId="1FBF238B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/>
            <w:tcBorders>
              <w:left w:val="nil"/>
            </w:tcBorders>
            <w:vAlign w:val="center"/>
          </w:tcPr>
          <w:p w14:paraId="35642A1E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2941" w:type="dxa"/>
            <w:vMerge/>
            <w:vAlign w:val="center"/>
          </w:tcPr>
          <w:p w14:paraId="5EB080F6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2769" w:type="dxa"/>
            <w:gridSpan w:val="2"/>
            <w:vAlign w:val="center"/>
          </w:tcPr>
          <w:p w14:paraId="345042D2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2" w:type="dxa"/>
            <w:tcBorders>
              <w:right w:val="nil"/>
            </w:tcBorders>
            <w:vAlign w:val="center"/>
          </w:tcPr>
          <w:p w14:paraId="062049E2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應付</w:t>
            </w:r>
          </w:p>
        </w:tc>
      </w:tr>
      <w:tr w:rsidR="006D64A1" w14:paraId="7BA20F5A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14:paraId="02C34711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vAlign w:val="center"/>
          </w:tcPr>
          <w:p w14:paraId="188A1A2A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99" w:type="dxa"/>
            <w:tcBorders>
              <w:bottom w:val="single" w:sz="4" w:space="0" w:color="auto"/>
            </w:tcBorders>
            <w:vAlign w:val="center"/>
          </w:tcPr>
          <w:p w14:paraId="051A7F93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14:paraId="649CEB5D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2941" w:type="dxa"/>
            <w:vMerge/>
            <w:tcBorders>
              <w:bottom w:val="single" w:sz="4" w:space="0" w:color="auto"/>
            </w:tcBorders>
            <w:vAlign w:val="center"/>
          </w:tcPr>
          <w:p w14:paraId="72FE3B21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1E2F53DB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14:paraId="18B0BD92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F6548AE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D148F9" w:rsidRPr="008264EB" w14:paraId="3E3663A1" w14:textId="77777777" w:rsidTr="00651CA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333EF3A" w14:textId="77777777" w:rsidR="00D148F9" w:rsidRPr="008264EB" w:rsidRDefault="00D148F9" w:rsidP="00D148F9">
            <w:pPr>
              <w:pStyle w:val="36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4A6D3D8A" w14:textId="77777777" w:rsidR="00D148F9" w:rsidRPr="008264EB" w:rsidRDefault="00D148F9" w:rsidP="00D148F9">
            <w:pPr>
              <w:pStyle w:val="36"/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5BDEBD2F" w14:textId="77777777" w:rsidR="00D148F9" w:rsidRPr="008264EB" w:rsidRDefault="00D148F9" w:rsidP="00D148F9">
            <w:pPr>
              <w:pStyle w:val="36"/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0B0C9D0D" w14:textId="77777777" w:rsidR="00D148F9" w:rsidRPr="00AC6CFD" w:rsidRDefault="00D148F9" w:rsidP="00D148F9">
            <w:pPr>
              <w:pStyle w:val="1-31"/>
              <w:ind w:firstLineChars="0" w:firstLine="0"/>
              <w:rPr>
                <w:b/>
                <w:sz w:val="20"/>
              </w:rPr>
            </w:pPr>
            <w:r w:rsidRPr="00AC6CFD">
              <w:rPr>
                <w:rFonts w:hint="eastAsia"/>
                <w:b/>
                <w:noProof/>
                <w:sz w:val="20"/>
              </w:rPr>
              <w:t>總計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DF1C18D" w14:textId="77777777" w:rsidR="00D148F9" w:rsidRPr="008264EB" w:rsidRDefault="00D148F9" w:rsidP="00D148F9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3E9B4984" w14:textId="26EF56ED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664,010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6601A34" w14:textId="13952A6E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1,112,650,730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FDA2126" w14:textId="1FC34802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D148F9" w:rsidRPr="008264EB" w14:paraId="55937263" w14:textId="77777777" w:rsidTr="00651CA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798F380" w14:textId="77777777" w:rsidR="00D148F9" w:rsidRPr="008264EB" w:rsidRDefault="00D148F9" w:rsidP="00D148F9">
            <w:pPr>
              <w:pStyle w:val="36"/>
              <w:jc w:val="center"/>
              <w:rPr>
                <w:noProof/>
              </w:rPr>
            </w:pPr>
            <w:r w:rsidRPr="008264EB">
              <w:rPr>
                <w:noProof/>
              </w:rPr>
              <w:t>9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51C25170" w14:textId="77777777" w:rsidR="00D148F9" w:rsidRPr="008264EB" w:rsidRDefault="00D148F9" w:rsidP="00D148F9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6BB0AA8" w14:textId="77777777" w:rsidR="00D148F9" w:rsidRPr="008264EB" w:rsidRDefault="00D148F9" w:rsidP="00D148F9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7094A81E" w14:textId="77777777" w:rsidR="00D148F9" w:rsidRPr="00AC6CFD" w:rsidRDefault="00D148F9" w:rsidP="00D148F9">
            <w:pPr>
              <w:pStyle w:val="1-31"/>
              <w:ind w:firstLineChars="0" w:firstLine="0"/>
              <w:rPr>
                <w:b/>
                <w:sz w:val="20"/>
              </w:rPr>
            </w:pPr>
            <w:r w:rsidRPr="00AC6CFD">
              <w:rPr>
                <w:rFonts w:hint="eastAsia"/>
                <w:b/>
                <w:noProof/>
                <w:sz w:val="20"/>
              </w:rPr>
              <w:t>國防部主管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120285FB" w14:textId="77777777" w:rsidR="00D148F9" w:rsidRPr="008264EB" w:rsidRDefault="00D148F9" w:rsidP="00D148F9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05DAA410" w14:textId="3082A749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FD49DEE" w14:textId="1BF4E621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ABB7C12" w14:textId="6989947F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D148F9" w:rsidRPr="008264EB" w14:paraId="03465F03" w14:textId="77777777" w:rsidTr="00651CA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498347B" w14:textId="77777777" w:rsidR="00D148F9" w:rsidRPr="008264EB" w:rsidRDefault="00D148F9" w:rsidP="00D148F9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2E221778" w14:textId="77777777" w:rsidR="00D148F9" w:rsidRPr="008264EB" w:rsidRDefault="00D148F9" w:rsidP="00D148F9">
            <w:pPr>
              <w:pStyle w:val="36"/>
              <w:jc w:val="center"/>
              <w:rPr>
                <w:b w:val="0"/>
              </w:rPr>
            </w:pPr>
            <w:r w:rsidRPr="008264EB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CEB26B1" w14:textId="77777777" w:rsidR="00D148F9" w:rsidRPr="008264EB" w:rsidRDefault="00D148F9" w:rsidP="00D148F9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143834D0" w14:textId="77777777" w:rsidR="00D148F9" w:rsidRPr="008264EB" w:rsidRDefault="00D148F9" w:rsidP="00D148F9">
            <w:pPr>
              <w:pStyle w:val="1-31"/>
              <w:ind w:leftChars="100" w:left="240" w:firstLineChars="0" w:firstLine="0"/>
            </w:pPr>
            <w:r w:rsidRPr="008264EB">
              <w:rPr>
                <w:rFonts w:hint="eastAsia"/>
                <w:noProof/>
              </w:rPr>
              <w:t>國防部所屬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4B4EC13D" w14:textId="77777777" w:rsidR="00D148F9" w:rsidRPr="008264EB" w:rsidRDefault="00D148F9" w:rsidP="00D148F9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27582B69" w14:textId="6262F909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C862459" w14:textId="25A91113" w:rsidR="00D148F9" w:rsidRPr="00C13473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12D55EE" w14:textId="55273E1E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D148F9" w:rsidRPr="008264EB" w14:paraId="614A4397" w14:textId="77777777" w:rsidTr="00651CA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3DB79782" w14:textId="77777777" w:rsidR="00D148F9" w:rsidRPr="008264EB" w:rsidRDefault="00D148F9" w:rsidP="00D148F9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473C3084" w14:textId="77777777" w:rsidR="00D148F9" w:rsidRPr="008264EB" w:rsidRDefault="00D148F9" w:rsidP="00D148F9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6B1E2413" w14:textId="77777777" w:rsidR="00D148F9" w:rsidRPr="008264EB" w:rsidRDefault="00D148F9" w:rsidP="00D148F9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7E5ACADC" w14:textId="77777777" w:rsidR="00D148F9" w:rsidRPr="008264EB" w:rsidRDefault="00D148F9" w:rsidP="00D148F9">
            <w:pPr>
              <w:pStyle w:val="1-31"/>
              <w:ind w:leftChars="100" w:left="240" w:firstLineChars="0" w:firstLine="0"/>
            </w:pPr>
            <w:r w:rsidRPr="008264EB">
              <w:rPr>
                <w:rFonts w:hint="eastAsia"/>
                <w:noProof/>
              </w:rPr>
              <w:t>國防支出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C2551BB" w14:textId="77777777" w:rsidR="00D148F9" w:rsidRPr="008264EB" w:rsidRDefault="00D148F9" w:rsidP="00D148F9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3EBD5DDB" w14:textId="1DBC4090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1C67C32" w14:textId="22E36ECA" w:rsidR="00D148F9" w:rsidRPr="00C13473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973147" w14:textId="394760C2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D148F9" w:rsidRPr="008264EB" w14:paraId="5E10EF7A" w14:textId="77777777" w:rsidTr="00651CA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790FDDAE" w14:textId="77777777" w:rsidR="00D148F9" w:rsidRPr="008264EB" w:rsidRDefault="00D148F9" w:rsidP="00D148F9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70B856A4" w14:textId="77777777" w:rsidR="00D148F9" w:rsidRPr="008264EB" w:rsidRDefault="00D148F9" w:rsidP="00D148F9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6AE0CA49" w14:textId="50375E73" w:rsidR="00D148F9" w:rsidRPr="008264EB" w:rsidRDefault="00D148F9" w:rsidP="00D148F9">
            <w:pPr>
              <w:pStyle w:val="36"/>
              <w:jc w:val="center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CBD4456" w14:textId="5C0EC09E" w:rsidR="00D148F9" w:rsidRPr="008264EB" w:rsidRDefault="00D148F9" w:rsidP="00D148F9">
            <w:pPr>
              <w:pStyle w:val="1-31"/>
              <w:ind w:leftChars="200" w:left="480" w:firstLineChars="0" w:firstLine="0"/>
            </w:pPr>
            <w:r w:rsidRPr="00DA1D24">
              <w:rPr>
                <w:rFonts w:hint="eastAsia"/>
                <w:noProof/>
              </w:rPr>
              <w:t>後勤及通資業務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13F36DCA" w14:textId="57122725" w:rsidR="00D148F9" w:rsidRPr="008264EB" w:rsidRDefault="00D148F9" w:rsidP="00D148F9">
            <w:pPr>
              <w:pStyle w:val="44"/>
            </w:pPr>
            <w:r w:rsidRPr="00DA1D24">
              <w:rPr>
                <w:rFonts w:hint="eastAsia"/>
                <w:noProof/>
              </w:rPr>
              <w:t>已執行完竣</w:t>
            </w:r>
            <w:r w:rsidR="00524112">
              <w:rPr>
                <w:rFonts w:hint="eastAsia"/>
                <w:noProof/>
              </w:rPr>
              <w:t>之經費，</w:t>
            </w:r>
            <w:r w:rsidRPr="00DA1D24">
              <w:rPr>
                <w:rFonts w:hint="eastAsia"/>
                <w:noProof/>
              </w:rPr>
              <w:t>仍認列保留數。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CC789FD" w14:textId="14719982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E05A42D" w14:textId="4EBBA319" w:rsidR="00D148F9" w:rsidRPr="00C13473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978102B" w14:textId="5B912C7E" w:rsidR="00D148F9" w:rsidRPr="008264EB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162E16" w:rsidRPr="008264EB" w14:paraId="185AF23B" w14:textId="77777777" w:rsidTr="00651CA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ABFFB74" w14:textId="4478677D" w:rsidR="00162E16" w:rsidRPr="008264EB" w:rsidRDefault="00162E16" w:rsidP="00162E16">
            <w:pPr>
              <w:pStyle w:val="36"/>
              <w:jc w:val="center"/>
              <w:rPr>
                <w:b w:val="0"/>
                <w:noProof/>
              </w:rPr>
            </w:pPr>
            <w:r w:rsidRPr="008264EB">
              <w:rPr>
                <w:noProof/>
              </w:rPr>
              <w:t>11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421E6CB4" w14:textId="77777777" w:rsidR="00162E16" w:rsidRPr="008264EB" w:rsidRDefault="00162E16" w:rsidP="00162E16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43D0DE2" w14:textId="26A5F72E" w:rsidR="00162E16" w:rsidRPr="008264EB" w:rsidRDefault="00162E16" w:rsidP="00162E16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554A5E6F" w14:textId="5A270066" w:rsidR="00162E16" w:rsidRPr="00B846BF" w:rsidRDefault="00162E16" w:rsidP="00B846BF">
            <w:pPr>
              <w:pStyle w:val="1-31"/>
              <w:ind w:firstLineChars="0" w:firstLine="0"/>
              <w:rPr>
                <w:b/>
                <w:noProof/>
                <w:sz w:val="20"/>
              </w:rPr>
            </w:pPr>
            <w:r w:rsidRPr="00AC6CFD">
              <w:rPr>
                <w:rFonts w:hint="eastAsia"/>
                <w:b/>
                <w:noProof/>
                <w:sz w:val="20"/>
              </w:rPr>
              <w:t>教育部主管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21159F2B" w14:textId="6AA08047" w:rsidR="00162E16" w:rsidRPr="008264EB" w:rsidRDefault="00162E16" w:rsidP="00162E16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5587FC1A" w14:textId="7E9E1562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CDF5639" w14:textId="5C520F4E" w:rsidR="00162E16" w:rsidRPr="00C13473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872,805,398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EFBAE4E" w14:textId="5E026A97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162E16" w:rsidRPr="008264EB" w14:paraId="45AE193C" w14:textId="77777777" w:rsidTr="00651CA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740B79B4" w14:textId="2086F1B0" w:rsidR="00162E16" w:rsidRPr="008264EB" w:rsidRDefault="00162E16" w:rsidP="00162E16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7748D809" w14:textId="73F2B611" w:rsidR="00162E16" w:rsidRPr="008264EB" w:rsidRDefault="00162E16" w:rsidP="00162E16">
            <w:pPr>
              <w:pStyle w:val="36"/>
              <w:jc w:val="center"/>
            </w:pPr>
            <w:r w:rsidRPr="008264EB">
              <w:rPr>
                <w:b w:val="0"/>
                <w:noProof/>
              </w:rPr>
              <w:t>1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094D5F8" w14:textId="77777777" w:rsidR="00162E16" w:rsidRPr="008264EB" w:rsidRDefault="00162E16" w:rsidP="00162E16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28E158F2" w14:textId="3E564C94" w:rsidR="00162E16" w:rsidRPr="00FE08F5" w:rsidRDefault="00162E16" w:rsidP="00FE08F5">
            <w:pPr>
              <w:pStyle w:val="1-31"/>
              <w:ind w:leftChars="100" w:left="240" w:firstLineChars="0" w:firstLine="0"/>
              <w:rPr>
                <w:noProof/>
              </w:rPr>
            </w:pPr>
            <w:r w:rsidRPr="008264EB">
              <w:rPr>
                <w:rFonts w:hint="eastAsia"/>
                <w:noProof/>
              </w:rPr>
              <w:t>教育部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81E0B30" w14:textId="77777777" w:rsidR="00162E16" w:rsidRPr="008264EB" w:rsidRDefault="00162E16" w:rsidP="00162E16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63A01105" w14:textId="6BBDCE45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EB9CBD4" w14:textId="52BE373A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543,695,927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8CD43C9" w14:textId="13E60825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162E16" w:rsidRPr="008264EB" w14:paraId="6630AC85" w14:textId="77777777" w:rsidTr="00651CA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30AFADF" w14:textId="77777777" w:rsidR="00162E16" w:rsidRPr="008264EB" w:rsidRDefault="00162E16" w:rsidP="00162E16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17472251" w14:textId="6F151AD3" w:rsidR="00162E16" w:rsidRPr="008264EB" w:rsidRDefault="00162E16" w:rsidP="00162E16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1EFC4715" w14:textId="77777777" w:rsidR="00162E16" w:rsidRPr="008264EB" w:rsidRDefault="00162E16" w:rsidP="00162E16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4F3FB94F" w14:textId="476483BA" w:rsidR="00162E16" w:rsidRPr="008264EB" w:rsidRDefault="00162E16" w:rsidP="00162E16">
            <w:pPr>
              <w:pStyle w:val="1-31"/>
              <w:ind w:leftChars="100" w:left="240" w:firstLineChars="0" w:firstLine="0"/>
              <w:rPr>
                <w:noProof/>
              </w:rPr>
            </w:pPr>
            <w:r w:rsidRPr="008264EB">
              <w:rPr>
                <w:rFonts w:hint="eastAsia"/>
                <w:noProof/>
              </w:rPr>
              <w:t>教育支出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5AB4ECE1" w14:textId="77777777" w:rsidR="00162E16" w:rsidRPr="008264EB" w:rsidRDefault="00162E16" w:rsidP="00162E16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69F06421" w14:textId="15826944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63E3183" w14:textId="59EC7DF8" w:rsidR="00162E16" w:rsidRPr="00C13473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543,695,927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FE3B2A" w14:textId="5F8E1571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162E16" w:rsidRPr="008264EB" w14:paraId="14DFF03A" w14:textId="77777777" w:rsidTr="00651CA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74576A97" w14:textId="77777777" w:rsidR="00162E16" w:rsidRPr="008264EB" w:rsidRDefault="00162E16" w:rsidP="00162E16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58A121DC" w14:textId="77777777" w:rsidR="00162E16" w:rsidRPr="008264EB" w:rsidRDefault="00162E16" w:rsidP="00162E16">
            <w:pPr>
              <w:pStyle w:val="36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89CCA44" w14:textId="038D8797" w:rsidR="00162E16" w:rsidRPr="008264EB" w:rsidRDefault="00162E16" w:rsidP="00FE08F5">
            <w:pPr>
              <w:pStyle w:val="36"/>
              <w:jc w:val="center"/>
              <w:rPr>
                <w:b w:val="0"/>
                <w:noProof/>
              </w:rPr>
            </w:pPr>
            <w:r w:rsidRPr="00DA1D24">
              <w:rPr>
                <w:b w:val="0"/>
                <w:noProof/>
              </w:rPr>
              <w:t>1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2086845" w14:textId="338A9B8E" w:rsidR="00162E16" w:rsidRPr="008264EB" w:rsidRDefault="00162E16" w:rsidP="00B846BF">
            <w:pPr>
              <w:pStyle w:val="1-31"/>
              <w:ind w:leftChars="200" w:left="480" w:firstLineChars="0" w:firstLine="0"/>
              <w:rPr>
                <w:noProof/>
              </w:rPr>
            </w:pPr>
            <w:r w:rsidRPr="00DA1D24">
              <w:rPr>
                <w:rFonts w:hint="eastAsia"/>
                <w:noProof/>
              </w:rPr>
              <w:t>一般行政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4795098A" w14:textId="79808DB2" w:rsidR="00162E16" w:rsidRPr="008264EB" w:rsidRDefault="00162E16" w:rsidP="00162E16">
            <w:pPr>
              <w:pStyle w:val="44"/>
            </w:pPr>
            <w:r w:rsidRPr="00DA1D24">
              <w:rPr>
                <w:rFonts w:hint="eastAsia"/>
                <w:noProof/>
              </w:rPr>
              <w:t>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B9BD151" w14:textId="5D60C4CF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3B9F6A0" w14:textId="7AE5D6E1" w:rsidR="00162E16" w:rsidRPr="00C13473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4,653,373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0374F09" w14:textId="40A9DD07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A1D2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162E16" w:rsidRPr="008264EB" w14:paraId="1415504E" w14:textId="77777777" w:rsidTr="00651CA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E0FA088" w14:textId="77777777" w:rsidR="00162E16" w:rsidRPr="008264EB" w:rsidRDefault="00162E16" w:rsidP="00162E16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688E7BD6" w14:textId="77777777" w:rsidR="00162E16" w:rsidRPr="008264EB" w:rsidRDefault="00162E16" w:rsidP="00162E16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D31B974" w14:textId="5FBD3F2D" w:rsidR="00162E16" w:rsidRPr="008264EB" w:rsidRDefault="00162E16" w:rsidP="00162E16">
            <w:pPr>
              <w:pStyle w:val="36"/>
              <w:jc w:val="center"/>
              <w:rPr>
                <w:b w:val="0"/>
              </w:rPr>
            </w:pPr>
            <w:r w:rsidRPr="001C2832">
              <w:rPr>
                <w:b w:val="0"/>
                <w:noProof/>
              </w:rPr>
              <w:t>2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7A46285" w14:textId="404B760C" w:rsidR="00162E16" w:rsidRPr="008264EB" w:rsidRDefault="00162E16" w:rsidP="00162E16">
            <w:pPr>
              <w:pStyle w:val="1-31"/>
              <w:ind w:leftChars="200" w:left="480" w:firstLineChars="0" w:firstLine="0"/>
            </w:pPr>
            <w:r w:rsidRPr="001C2832">
              <w:rPr>
                <w:rFonts w:hint="eastAsia"/>
                <w:noProof/>
              </w:rPr>
              <w:t>高等教育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386457D1" w14:textId="5590FF68" w:rsidR="00162E16" w:rsidRPr="008264EB" w:rsidRDefault="00162E16" w:rsidP="00162E16">
            <w:pPr>
              <w:pStyle w:val="44"/>
            </w:pPr>
            <w:r w:rsidRPr="001C2832">
              <w:rPr>
                <w:rFonts w:hint="eastAsia"/>
                <w:noProof/>
              </w:rPr>
              <w:t xml:space="preserve">補（捐）助經費賸餘款。 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C89BC0C" w14:textId="2C894758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B00115E" w14:textId="67A7B646" w:rsidR="00162E16" w:rsidRPr="00C13473" w:rsidRDefault="00AB7FAD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AB7FAD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376,635,594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CA72A79" w14:textId="66E7FB33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162E16" w:rsidRPr="008264EB" w14:paraId="2B664002" w14:textId="77777777" w:rsidTr="00651CA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5D60296D" w14:textId="77777777" w:rsidR="00162E16" w:rsidRPr="008264EB" w:rsidRDefault="00162E16" w:rsidP="00162E16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4D2219C2" w14:textId="55BF8174" w:rsidR="00162E16" w:rsidRPr="008264EB" w:rsidRDefault="00162E16" w:rsidP="00162E16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042F52E" w14:textId="538B2B9C" w:rsidR="00162E16" w:rsidRPr="008264EB" w:rsidRDefault="00162E16" w:rsidP="00162E16">
            <w:pPr>
              <w:pStyle w:val="36"/>
              <w:jc w:val="center"/>
              <w:rPr>
                <w:b w:val="0"/>
                <w:noProof/>
              </w:rPr>
            </w:pPr>
            <w:r w:rsidRPr="001C2832">
              <w:rPr>
                <w:b w:val="0"/>
                <w:noProof/>
              </w:rPr>
              <w:t>3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3C4A70D" w14:textId="46112F6E" w:rsidR="00162E16" w:rsidRPr="008264EB" w:rsidRDefault="00162E16" w:rsidP="00162E16">
            <w:pPr>
              <w:pStyle w:val="1-31"/>
              <w:ind w:leftChars="200" w:left="480" w:firstLineChars="0" w:firstLine="0"/>
              <w:rPr>
                <w:noProof/>
              </w:rPr>
            </w:pPr>
            <w:r w:rsidRPr="001C2832">
              <w:rPr>
                <w:rFonts w:hint="eastAsia"/>
                <w:noProof/>
              </w:rPr>
              <w:t>中等教育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A49602E" w14:textId="2EB0CD67" w:rsidR="00162E16" w:rsidRPr="008264EB" w:rsidRDefault="00162E16" w:rsidP="00162E16">
            <w:pPr>
              <w:pStyle w:val="44"/>
              <w:rPr>
                <w:noProof/>
              </w:rPr>
            </w:pPr>
            <w:r w:rsidRPr="001C2832">
              <w:rPr>
                <w:rFonts w:hint="eastAsia"/>
                <w:noProof/>
              </w:rPr>
              <w:t>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6BFBC955" w14:textId="0021B553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567AF0D" w14:textId="7768DCB9" w:rsidR="00162E16" w:rsidRPr="00C13473" w:rsidRDefault="00E93021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E93021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12,012,779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5B35239" w14:textId="55ED347E" w:rsidR="00162E16" w:rsidRPr="008264EB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093CFD" w:rsidRPr="008264EB" w14:paraId="291B6269" w14:textId="77777777" w:rsidTr="002D34E7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6039A15" w14:textId="77777777" w:rsidR="00093CFD" w:rsidRPr="008264EB" w:rsidRDefault="00093CFD" w:rsidP="00093CFD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133AFFEF" w14:textId="77777777" w:rsidR="00093CFD" w:rsidRPr="008264EB" w:rsidRDefault="00093CFD" w:rsidP="00093CFD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5979214E" w14:textId="115675F2" w:rsidR="00093CFD" w:rsidRPr="00093CFD" w:rsidRDefault="00093CFD" w:rsidP="00093CFD">
            <w:pPr>
              <w:pStyle w:val="36"/>
              <w:jc w:val="center"/>
              <w:rPr>
                <w:b w:val="0"/>
                <w:noProof/>
              </w:rPr>
            </w:pPr>
            <w:r w:rsidRPr="00093CFD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6FF90FE" w14:textId="00647CE1" w:rsidR="00093CFD" w:rsidRPr="00093CFD" w:rsidRDefault="00093CFD" w:rsidP="00093CFD">
            <w:pPr>
              <w:pStyle w:val="1-31"/>
              <w:ind w:leftChars="200" w:left="480" w:firstLineChars="0" w:firstLine="0"/>
              <w:rPr>
                <w:noProof/>
              </w:rPr>
            </w:pPr>
            <w:r w:rsidRPr="00093CFD">
              <w:rPr>
                <w:rFonts w:hint="eastAsia"/>
                <w:noProof/>
              </w:rPr>
              <w:t>終身教育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56A2A13" w14:textId="60485608" w:rsidR="00093CFD" w:rsidRPr="00093CFD" w:rsidRDefault="00093CFD" w:rsidP="00093CFD">
            <w:pPr>
              <w:pStyle w:val="44"/>
              <w:rPr>
                <w:noProof/>
              </w:rPr>
            </w:pPr>
            <w:r w:rsidRPr="00093CFD">
              <w:rPr>
                <w:rFonts w:hint="eastAsia"/>
                <w:noProof/>
              </w:rPr>
              <w:t>補助地方政府經費，尚未支用即逕列實現數；補（捐）助經費賸餘款。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4DD17E2" w14:textId="09E590BD" w:rsidR="00093CFD" w:rsidRPr="00E93021" w:rsidRDefault="00093CFD" w:rsidP="00093CFD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0EA120B" w14:textId="4159E3A7" w:rsidR="00093CFD" w:rsidRPr="00E93021" w:rsidRDefault="00093CFD" w:rsidP="00093CFD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15,185,347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EC2FAC6" w14:textId="20B7431E" w:rsidR="00093CFD" w:rsidRPr="00E93021" w:rsidRDefault="00093CFD" w:rsidP="00093CFD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D367B3" w:rsidRPr="008264EB" w14:paraId="7591BCC0" w14:textId="77777777" w:rsidTr="002D34E7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E9EC6AD" w14:textId="77777777" w:rsidR="00D367B3" w:rsidRPr="008264EB" w:rsidRDefault="00D367B3" w:rsidP="00D367B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4C388DCC" w14:textId="77777777" w:rsidR="00D367B3" w:rsidRPr="008264EB" w:rsidRDefault="00D367B3" w:rsidP="00D367B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0A4B8BB" w14:textId="182A836F" w:rsidR="00D367B3" w:rsidRPr="00AC1AC6" w:rsidRDefault="00D367B3" w:rsidP="00D367B3">
            <w:pPr>
              <w:pStyle w:val="36"/>
              <w:jc w:val="center"/>
              <w:rPr>
                <w:b w:val="0"/>
                <w:noProof/>
              </w:rPr>
            </w:pPr>
            <w:r w:rsidRPr="00AC1AC6">
              <w:rPr>
                <w:b w:val="0"/>
                <w:noProof/>
              </w:rPr>
              <w:t>5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A4FADCF" w14:textId="3200F9EA" w:rsidR="00D367B3" w:rsidRPr="00AC1AC6" w:rsidRDefault="00D367B3" w:rsidP="00D367B3">
            <w:pPr>
              <w:pStyle w:val="1-31"/>
              <w:ind w:leftChars="200" w:left="480" w:firstLineChars="0" w:firstLine="0"/>
              <w:rPr>
                <w:noProof/>
              </w:rPr>
            </w:pPr>
            <w:r w:rsidRPr="00AC1AC6">
              <w:rPr>
                <w:rFonts w:hint="eastAsia"/>
                <w:noProof/>
              </w:rPr>
              <w:t>學務與輔導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1DCBA9CE" w14:textId="6A804F83" w:rsidR="00D367B3" w:rsidRPr="00AC1AC6" w:rsidRDefault="00D367B3" w:rsidP="00D367B3">
            <w:pPr>
              <w:pStyle w:val="44"/>
              <w:rPr>
                <w:noProof/>
              </w:rPr>
            </w:pPr>
            <w:r w:rsidRPr="00AC1AC6">
              <w:rPr>
                <w:rFonts w:hint="eastAsia"/>
                <w:noProof/>
              </w:rPr>
              <w:t>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293E01E1" w14:textId="577735B2" w:rsidR="00D367B3" w:rsidRPr="00AC1AC6" w:rsidRDefault="00D367B3" w:rsidP="00D367B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AC1AC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ADAD780" w14:textId="1353D717" w:rsidR="00D367B3" w:rsidRPr="00AC1AC6" w:rsidRDefault="00D367B3" w:rsidP="00D367B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C1AC6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36,682,290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88A1D45" w14:textId="126F56A3" w:rsidR="00D367B3" w:rsidRPr="00AC1AC6" w:rsidRDefault="00D367B3" w:rsidP="00D367B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AC1AC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F0089" w:rsidRPr="008264EB" w14:paraId="71CF4F7E" w14:textId="77777777" w:rsidTr="002D34E7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56B79360" w14:textId="77777777" w:rsidR="00BF0089" w:rsidRPr="008264EB" w:rsidRDefault="00BF0089" w:rsidP="00BF0089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5B9DA882" w14:textId="77777777" w:rsidR="00BF0089" w:rsidRPr="008264EB" w:rsidRDefault="00BF0089" w:rsidP="00BF0089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4A566CE0" w14:textId="4D13A316" w:rsidR="00BF0089" w:rsidRPr="00AC1AC6" w:rsidRDefault="00A43D8C" w:rsidP="00BF0089">
            <w:pPr>
              <w:pStyle w:val="36"/>
              <w:jc w:val="center"/>
              <w:rPr>
                <w:b w:val="0"/>
                <w:noProof/>
              </w:rPr>
            </w:pPr>
            <w:r>
              <w:rPr>
                <w:b w:val="0"/>
                <w:noProof/>
              </w:rPr>
              <w:t>6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09BAB8F" w14:textId="6B5CD780" w:rsidR="00BF0089" w:rsidRPr="00AC1AC6" w:rsidRDefault="00A43D8C" w:rsidP="00BF0089">
            <w:pPr>
              <w:pStyle w:val="1-31"/>
              <w:ind w:leftChars="200" w:left="480" w:firstLineChars="0" w:firstLine="0"/>
              <w:rPr>
                <w:noProof/>
              </w:rPr>
            </w:pPr>
            <w:r w:rsidRPr="00A43D8C">
              <w:rPr>
                <w:rFonts w:hint="eastAsia"/>
                <w:noProof/>
              </w:rPr>
              <w:t>各項教育推展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1F117327" w14:textId="5E708662" w:rsidR="00BF0089" w:rsidRPr="00AC1AC6" w:rsidRDefault="00BF0089" w:rsidP="00BF0089">
            <w:pPr>
              <w:pStyle w:val="44"/>
              <w:rPr>
                <w:noProof/>
              </w:rPr>
            </w:pPr>
            <w:r w:rsidRPr="00AC1AC6">
              <w:rPr>
                <w:rFonts w:hint="eastAsia"/>
                <w:noProof/>
              </w:rPr>
              <w:t>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B7B6FB6" w14:textId="514B670B" w:rsidR="00BF0089" w:rsidRPr="00AC1AC6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AC1AC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979A36F" w14:textId="06130210" w:rsidR="00BF0089" w:rsidRPr="00AC1AC6" w:rsidRDefault="00A43D8C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43D8C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98,526,544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7FBF00" w14:textId="6EA6A41E" w:rsidR="00BF0089" w:rsidRPr="00AC1AC6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AC1AC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14:paraId="288E3733" w14:textId="77777777" w:rsidR="006D64A1" w:rsidRPr="002D1032" w:rsidRDefault="006D64A1" w:rsidP="006D64A1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歲出決算</w:t>
      </w:r>
      <w:proofErr w:type="gramStart"/>
      <w:r w:rsidRPr="002D1032">
        <w:rPr>
          <w:rFonts w:hint="eastAsia"/>
          <w:u w:val="single"/>
        </w:rPr>
        <w:t>修正數明細</w:t>
      </w:r>
      <w:proofErr w:type="gramEnd"/>
      <w:r w:rsidRPr="002D1032">
        <w:rPr>
          <w:rFonts w:hint="eastAsia"/>
          <w:u w:val="single"/>
        </w:rPr>
        <w:t>表</w:t>
      </w:r>
    </w:p>
    <w:tbl>
      <w:tblPr>
        <w:tblW w:w="10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5"/>
        <w:gridCol w:w="1492"/>
        <w:gridCol w:w="1166"/>
        <w:gridCol w:w="1568"/>
        <w:gridCol w:w="1519"/>
        <w:gridCol w:w="1014"/>
        <w:gridCol w:w="1516"/>
        <w:gridCol w:w="957"/>
      </w:tblGrid>
      <w:tr w:rsidR="006D64A1" w14:paraId="26F6F224" w14:textId="77777777" w:rsidTr="00B43D29">
        <w:trPr>
          <w:trHeight w:val="670"/>
          <w:jc w:val="center"/>
        </w:trPr>
        <w:tc>
          <w:tcPr>
            <w:tcW w:w="10527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2E8723F" w14:textId="77777777" w:rsidR="006D64A1" w:rsidRDefault="006D64A1" w:rsidP="00B43D29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14:paraId="5A73C91B" w14:textId="6C448A3B" w:rsidR="006D64A1" w:rsidRDefault="006D64A1" w:rsidP="00E14AE2">
            <w:pPr>
              <w:pStyle w:val="af4"/>
              <w:ind w:leftChars="47" w:left="113" w:rightChars="1" w:right="2" w:firstLineChars="12" w:firstLine="23"/>
            </w:pPr>
            <w:r>
              <w:rPr>
                <w:rFonts w:hint="eastAsia"/>
              </w:rPr>
              <w:t>單位：新臺幣元</w:t>
            </w:r>
            <w:r w:rsidR="00344BAC">
              <w:t xml:space="preserve"> </w:t>
            </w:r>
          </w:p>
        </w:tc>
      </w:tr>
      <w:tr w:rsidR="006D64A1" w14:paraId="16E6CB20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14:paraId="6AB4270B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25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4AB447" w14:textId="77777777" w:rsidR="006D64A1" w:rsidRPr="0053752D" w:rsidRDefault="006D64A1" w:rsidP="00B43D29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95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8F2D51E" w14:textId="77777777" w:rsidR="006D64A1" w:rsidRPr="00AA374B" w:rsidRDefault="006D64A1" w:rsidP="00E14AE2">
            <w:pPr>
              <w:pStyle w:val="afa"/>
              <w:ind w:left="72" w:rightChars="-1" w:right="-2"/>
            </w:pPr>
            <w:r w:rsidRPr="00AA374B">
              <w:rPr>
                <w:rFonts w:hint="eastAsia"/>
              </w:rPr>
              <w:t>備註</w:t>
            </w:r>
          </w:p>
        </w:tc>
      </w:tr>
      <w:tr w:rsidR="006D64A1" w14:paraId="4DAA2284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</w:tcBorders>
            <w:vAlign w:val="center"/>
          </w:tcPr>
          <w:p w14:paraId="2F0B3B68" w14:textId="77777777" w:rsidR="006D64A1" w:rsidRPr="00AA374B" w:rsidRDefault="006D64A1" w:rsidP="00B43D29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58" w:type="dxa"/>
            <w:gridSpan w:val="2"/>
            <w:vAlign w:val="center"/>
          </w:tcPr>
          <w:p w14:paraId="5CF2C1C5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87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8009D39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253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9C7ACE" w14:textId="77777777" w:rsidR="006D64A1" w:rsidRPr="00AA374B" w:rsidRDefault="006D64A1" w:rsidP="00B43D29">
            <w:pPr>
              <w:pStyle w:val="afa"/>
              <w:ind w:left="72" w:right="72"/>
            </w:pPr>
          </w:p>
        </w:tc>
        <w:tc>
          <w:tcPr>
            <w:tcW w:w="95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0202EA4" w14:textId="77777777" w:rsidR="006D64A1" w:rsidRPr="00AA374B" w:rsidRDefault="006D64A1" w:rsidP="00B43D29">
            <w:pPr>
              <w:pStyle w:val="afa"/>
              <w:ind w:left="72" w:right="72"/>
            </w:pPr>
          </w:p>
        </w:tc>
      </w:tr>
      <w:tr w:rsidR="006D64A1" w14:paraId="59C49237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  <w:bottom w:val="single" w:sz="4" w:space="0" w:color="auto"/>
            </w:tcBorders>
            <w:vAlign w:val="center"/>
          </w:tcPr>
          <w:p w14:paraId="12FB1319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45186433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53C8C242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57D12DA0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D03030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3D56BD7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剔除數</w:t>
            </w:r>
          </w:p>
        </w:tc>
        <w:tc>
          <w:tcPr>
            <w:tcW w:w="15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96FF1C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減列數</w:t>
            </w:r>
          </w:p>
        </w:tc>
        <w:tc>
          <w:tcPr>
            <w:tcW w:w="95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4C58D24" w14:textId="77777777" w:rsidR="006D64A1" w:rsidRPr="00AA374B" w:rsidRDefault="006D64A1" w:rsidP="00B43D29">
            <w:pPr>
              <w:pStyle w:val="afa"/>
              <w:ind w:left="72" w:right="72"/>
            </w:pPr>
          </w:p>
        </w:tc>
      </w:tr>
      <w:tr w:rsidR="00D148F9" w:rsidRPr="0045440D" w14:paraId="6FB370C1" w14:textId="77777777" w:rsidTr="00651C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2A36CC" w14:textId="12056BD4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522C1" w14:textId="1356A069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274,870,995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2F624" w14:textId="2EA6A8FD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9AD7B" w14:textId="06F2E77F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275,535,005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80F876" w14:textId="4EA6DB96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1,113,028,200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4C8AA38" w14:textId="09A8161C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372100" w14:textId="0802BA0D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837,493,195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F9E42D" w14:textId="77777777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D148F9" w:rsidRPr="0045440D" w14:paraId="224293DA" w14:textId="77777777" w:rsidTr="00651C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F99738" w14:textId="497EA10F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2B29F7" w14:textId="000BCA1B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5D4C6" w14:textId="61F5E7A7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F0AD70" w14:textId="6A4F1764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3A5EAF" w14:textId="1D2FF777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84F0D82" w14:textId="1C8FB01D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C5F4F7" w14:textId="4E56DC41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537F2C" w14:textId="77777777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D148F9" w:rsidRPr="0045440D" w14:paraId="658C286D" w14:textId="77777777" w:rsidTr="00651C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2ED601" w14:textId="1751359F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4CCF6" w14:textId="32FAAA4E" w:rsidR="00D148F9" w:rsidRPr="00C13473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7E915" w14:textId="02751B6A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45C43D" w14:textId="3943985A" w:rsidR="00D148F9" w:rsidRPr="00C13473" w:rsidRDefault="00D148F9" w:rsidP="00D148F9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862A6F" w14:textId="22A6E519" w:rsidR="00D148F9" w:rsidRPr="00C13473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116A8BC" w14:textId="2A6CDC3E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D5407EB" w14:textId="0815CE81" w:rsidR="00D148F9" w:rsidRPr="00C13473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C0911F" w14:textId="77777777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D148F9" w:rsidRPr="0045440D" w14:paraId="634B2A13" w14:textId="77777777" w:rsidTr="00651C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F7D974" w14:textId="595B55B6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E1AA5" w14:textId="6E9C0B42" w:rsidR="00D148F9" w:rsidRPr="00C13473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10E2C" w14:textId="1AA96468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F98CD8" w14:textId="44C6D374" w:rsidR="00D148F9" w:rsidRPr="00C13473" w:rsidRDefault="00D148F9" w:rsidP="00D148F9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9D12AA" w14:textId="2973819D" w:rsidR="00D148F9" w:rsidRPr="00C13473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CE1AF38" w14:textId="6E6A4DDB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0BB84E" w14:textId="64390E36" w:rsidR="00D148F9" w:rsidRPr="00C13473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AA74AE" w14:textId="77777777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D148F9" w:rsidRPr="0045440D" w14:paraId="6EF926CF" w14:textId="77777777" w:rsidTr="00651C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9A0633" w14:textId="6B62BF36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CB091" w14:textId="4C1558AC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E5C94" w14:textId="5CC640DD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2728E" w14:textId="43F5845B" w:rsidR="00D148F9" w:rsidRPr="0045440D" w:rsidRDefault="00D148F9" w:rsidP="00D148F9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A194CB" w14:textId="7BF35EC9" w:rsidR="00D148F9" w:rsidRPr="00C13473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377,470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8D5F61B" w14:textId="7E92A785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4F32CA" w14:textId="1887F8E4" w:rsidR="00D148F9" w:rsidRPr="00C13473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5C4614" w14:textId="77777777" w:rsidR="00D148F9" w:rsidRPr="0045440D" w:rsidRDefault="00D148F9" w:rsidP="00D148F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162E16" w:rsidRPr="0045440D" w14:paraId="02E6C261" w14:textId="77777777" w:rsidTr="00651C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52C038" w14:textId="6CC59A23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517A8" w14:textId="51F9E5DD" w:rsidR="00162E16" w:rsidRPr="00C13473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274,870,995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976C7" w14:textId="05CEABCC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E75C0" w14:textId="20518C82" w:rsidR="00162E16" w:rsidRPr="00C13473" w:rsidRDefault="00162E16" w:rsidP="00162E16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274,870,995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182F33" w14:textId="48DB015A" w:rsidR="00162E16" w:rsidRPr="00C13473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872,805,398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4D79976" w14:textId="7D4FF5A6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2706ED" w14:textId="4B866419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597,934,403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41A1BE" w14:textId="4D20322F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162E16" w:rsidRPr="0045440D" w14:paraId="10D2C0E6" w14:textId="77777777" w:rsidTr="00651C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BBBA3C" w14:textId="066233F2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E47613" w14:textId="50C38ED4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7,618,319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2A56D" w14:textId="53716721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0F700" w14:textId="297004FC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7,618,319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70A1E0" w14:textId="34F67431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543,695,927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0FEF747" w14:textId="070B7910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611DA8" w14:textId="74CEFC7C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536,077,608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BB9F15" w14:textId="77777777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162E16" w:rsidRPr="0045440D" w14:paraId="6F965ADD" w14:textId="77777777" w:rsidTr="00651C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3EE9FC" w14:textId="2C0A565E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A32564" w14:textId="4F4E1FE8" w:rsidR="00162E16" w:rsidRPr="00C13473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7,618,319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DE33AF" w14:textId="1EE5D59E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1BE4B" w14:textId="3B90DD93" w:rsidR="00162E16" w:rsidRPr="00C13473" w:rsidRDefault="00162E16" w:rsidP="00162E16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7,618,319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E9E2C5E" w14:textId="3CB87918" w:rsidR="00162E16" w:rsidRPr="00C13473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543,695,927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5190C48" w14:textId="081C54A4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F902FD" w14:textId="72D33BDC" w:rsidR="00162E16" w:rsidRPr="00C13473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536,077,608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F4A623" w14:textId="77777777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162E16" w:rsidRPr="0045440D" w14:paraId="229C880E" w14:textId="77777777" w:rsidTr="00651C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28BB6E" w14:textId="4A5F9F89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B6193" w14:textId="082D0858" w:rsidR="00162E16" w:rsidRPr="00C13473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B0C8F" w14:textId="6CCE2DD8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DA0B7" w14:textId="6B6E78BC" w:rsidR="00162E16" w:rsidRPr="00C13473" w:rsidRDefault="00162E16" w:rsidP="00162E16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FB735C" w14:textId="020BC10D" w:rsidR="00162E16" w:rsidRPr="00C13473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4,653,373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4855308" w14:textId="65465BBE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CF461A" w14:textId="7647A743" w:rsidR="00162E16" w:rsidRPr="00C13473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4,653,373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C13860" w14:textId="3D0A95EA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AA748E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162E16" w:rsidRPr="0045440D" w14:paraId="0CE29DB1" w14:textId="77777777" w:rsidTr="00651C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1C3802" w14:textId="7113AB95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9D8409" w14:textId="15FDCDBD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F28E8" w14:textId="27EC4E58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312BBE" w14:textId="4FEE4731" w:rsidR="00162E16" w:rsidRPr="0045440D" w:rsidRDefault="00162E16" w:rsidP="00162E16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67DB3C" w14:textId="78A64EAE" w:rsidR="00162E16" w:rsidRPr="00C13473" w:rsidRDefault="00AB7FAD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B7FAD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376,635,594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C526404" w14:textId="17ABD749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D3B16A" w14:textId="39D498EF" w:rsidR="00162E16" w:rsidRPr="00C13473" w:rsidRDefault="00AB7FAD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B7FAD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376,635,594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49FFAF" w14:textId="41360611" w:rsidR="00162E16" w:rsidRPr="0045440D" w:rsidRDefault="00162E16" w:rsidP="00162E1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  </w:t>
            </w:r>
          </w:p>
        </w:tc>
      </w:tr>
      <w:tr w:rsidR="00BB6A84" w:rsidRPr="0045440D" w14:paraId="1A5AE518" w14:textId="77777777" w:rsidTr="002D34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C540F6" w14:textId="3A93F49A" w:rsidR="00BB6A84" w:rsidRPr="0045440D" w:rsidRDefault="00BB6A84" w:rsidP="00BB6A8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59CC59" w14:textId="10BD68D1" w:rsidR="00BB6A84" w:rsidRPr="0045440D" w:rsidRDefault="00BB6A84" w:rsidP="00BB6A8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147E6" w14:textId="16A42B17" w:rsidR="00BB6A84" w:rsidRPr="0045440D" w:rsidRDefault="00BB6A84" w:rsidP="00BB6A8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02D06" w14:textId="68350E21" w:rsidR="00BB6A84" w:rsidRPr="0045440D" w:rsidRDefault="00BB6A84" w:rsidP="00BB6A8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3C43A6" w14:textId="096C1283" w:rsidR="00BB6A84" w:rsidRPr="00C13473" w:rsidRDefault="00BB6A84" w:rsidP="00BB6A8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12,012,779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0FC3CE8" w14:textId="5EB02AEF" w:rsidR="00BB6A84" w:rsidRPr="0045440D" w:rsidRDefault="00BB6A84" w:rsidP="00BB6A8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B93EA9" w14:textId="747F6F1D" w:rsidR="00BB6A84" w:rsidRPr="00C13473" w:rsidRDefault="00BB6A84" w:rsidP="00BB6A8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12,012,779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A5C3F2" w14:textId="67AC83B4" w:rsidR="00BB6A84" w:rsidRPr="0045440D" w:rsidRDefault="00BB6A84" w:rsidP="00BB6A8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093CFD" w:rsidRPr="0045440D" w14:paraId="7723D06B" w14:textId="77777777" w:rsidTr="002D34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737F8D" w14:textId="0FD838E7" w:rsidR="00093CFD" w:rsidRPr="00E93021" w:rsidRDefault="00093CFD" w:rsidP="00093CFD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136B6" w14:textId="5DAD3F7F" w:rsidR="00093CFD" w:rsidRPr="00E93021" w:rsidRDefault="00093CFD" w:rsidP="00093CFD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7,618,319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CD2F0" w14:textId="29A1DADE" w:rsidR="00093CFD" w:rsidRPr="00E93021" w:rsidRDefault="00093CFD" w:rsidP="00093CFD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50D77" w14:textId="27B0D934" w:rsidR="00093CFD" w:rsidRPr="00E93021" w:rsidRDefault="00093CFD" w:rsidP="00093CFD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7,618,319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A2649F" w14:textId="21B6DC20" w:rsidR="00093CFD" w:rsidRPr="00E93021" w:rsidRDefault="00093CFD" w:rsidP="00093CFD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15,185,347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0FB122A" w14:textId="2B521BEC" w:rsidR="00093CFD" w:rsidRPr="00E93021" w:rsidRDefault="00093CFD" w:rsidP="00093CFD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F48609" w14:textId="68319E5A" w:rsidR="00093CFD" w:rsidRPr="00E93021" w:rsidRDefault="00093CFD" w:rsidP="00093CFD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7,567,028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C6EA9F" w14:textId="4315BC11" w:rsidR="00093CFD" w:rsidRPr="0045440D" w:rsidRDefault="00093CFD" w:rsidP="00093CFD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4D7631" w:rsidRPr="0045440D" w14:paraId="1464D71F" w14:textId="77777777" w:rsidTr="002D34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54F52C" w14:textId="15AA25C0" w:rsidR="004D7631" w:rsidRPr="009D7D7C" w:rsidRDefault="004D7631" w:rsidP="004D7631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EA639" w14:textId="3B76FAEF" w:rsidR="004D7631" w:rsidRPr="009D7D7C" w:rsidRDefault="004D7631" w:rsidP="004D7631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BC1AE" w14:textId="5E8587E7" w:rsidR="004D7631" w:rsidRPr="009D7D7C" w:rsidRDefault="004D7631" w:rsidP="004D7631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521C68" w14:textId="43BB8408" w:rsidR="004D7631" w:rsidRPr="009D7D7C" w:rsidRDefault="004D7631" w:rsidP="004D7631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18A6B6" w14:textId="0BC4FBF4" w:rsidR="004D7631" w:rsidRPr="009D7D7C" w:rsidRDefault="004D7631" w:rsidP="004D7631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36,682,290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1C0614B" w14:textId="1F027956" w:rsidR="004D7631" w:rsidRPr="009D7D7C" w:rsidRDefault="004D7631" w:rsidP="004D7631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615788" w14:textId="3CF5ACD6" w:rsidR="004D7631" w:rsidRPr="009D7D7C" w:rsidRDefault="004D7631" w:rsidP="004D7631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36,682,290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67DBB6" w14:textId="37F46A5B" w:rsidR="004D7631" w:rsidRPr="009D7D7C" w:rsidRDefault="004D7631" w:rsidP="004D7631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CD399F" w:rsidRPr="0045440D" w14:paraId="4ED57324" w14:textId="77777777" w:rsidTr="004D7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70E720C" w14:textId="16EF0863" w:rsidR="00CD399F" w:rsidRPr="009D7D7C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3A08EE" w14:textId="356BBDD9" w:rsidR="00CD399F" w:rsidRPr="009D7D7C" w:rsidRDefault="005E7BDE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7572BF" w14:textId="01315DE0" w:rsidR="00CD399F" w:rsidRPr="009D7D7C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BFCC85" w14:textId="77E67C5B" w:rsidR="00CD399F" w:rsidRPr="009D7D7C" w:rsidRDefault="005E7BDE" w:rsidP="00CD399F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1600ED" w14:textId="3B123C70" w:rsidR="00CD399F" w:rsidRPr="009D7D7C" w:rsidRDefault="00A43D8C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43D8C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98,526,544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2E729E" w14:textId="1E5DB4F2" w:rsidR="00CD399F" w:rsidRPr="009D7D7C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EFEE3D" w14:textId="2BF8309C" w:rsidR="00CD399F" w:rsidRPr="009D7D7C" w:rsidRDefault="00A43D8C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A43D8C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98,526,544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938800" w14:textId="160AEEB4" w:rsidR="00CD399F" w:rsidRPr="009D7D7C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D7D7C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</w:tbl>
    <w:p w14:paraId="76E7ACD5" w14:textId="3CF7BEA2" w:rsidR="006D64A1" w:rsidRPr="002D1032" w:rsidRDefault="00057128" w:rsidP="006D64A1">
      <w:pPr>
        <w:pStyle w:val="ab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lastRenderedPageBreak/>
        <w:t>貳</w:t>
      </w:r>
      <w:r w:rsidR="006D64A1" w:rsidRPr="002D1032">
        <w:rPr>
          <w:rFonts w:hint="eastAsia"/>
          <w:u w:val="single"/>
        </w:rPr>
        <w:t>、中華民國</w:t>
      </w:r>
      <w:proofErr w:type="gramStart"/>
      <w:r w:rsidR="006D64A1">
        <w:rPr>
          <w:rFonts w:ascii="標楷體" w:hAnsi="標楷體" w:hint="eastAsia"/>
          <w:u w:val="single"/>
        </w:rPr>
        <w:t>11</w:t>
      </w:r>
      <w:r w:rsidR="006A26ED">
        <w:rPr>
          <w:rFonts w:ascii="標楷體" w:hAnsi="標楷體"/>
          <w:u w:val="single"/>
        </w:rPr>
        <w:t>4</w:t>
      </w:r>
      <w:proofErr w:type="gramEnd"/>
      <w:r w:rsidR="006D64A1" w:rsidRPr="002D1032">
        <w:rPr>
          <w:rFonts w:hint="eastAsia"/>
          <w:u w:val="single"/>
        </w:rPr>
        <w:t>年度</w:t>
      </w:r>
      <w:r w:rsidR="006D64A1">
        <w:rPr>
          <w:rFonts w:hint="eastAsia"/>
          <w:u w:val="single"/>
        </w:rPr>
        <w:t>中央政府</w:t>
      </w:r>
    </w:p>
    <w:tbl>
      <w:tblPr>
        <w:tblW w:w="105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9"/>
        <w:gridCol w:w="2627"/>
        <w:gridCol w:w="2941"/>
        <w:gridCol w:w="1198"/>
        <w:gridCol w:w="1571"/>
        <w:gridCol w:w="1292"/>
      </w:tblGrid>
      <w:tr w:rsidR="006D64A1" w14:paraId="2ADEA266" w14:textId="77777777" w:rsidTr="00B43D29">
        <w:trPr>
          <w:trHeight w:hRule="exact" w:val="669"/>
          <w:jc w:val="center"/>
        </w:trPr>
        <w:tc>
          <w:tcPr>
            <w:tcW w:w="105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6D64A1" w14:paraId="4F6F8235" w14:textId="77777777" w:rsidTr="00B43D29">
              <w:tc>
                <w:tcPr>
                  <w:tcW w:w="534" w:type="dxa"/>
                  <w:hideMark/>
                </w:tcPr>
                <w:p w14:paraId="30DE6050" w14:textId="77777777" w:rsidR="006D64A1" w:rsidRDefault="006D64A1" w:rsidP="00B43D2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5E21BD7E" w14:textId="77777777" w:rsidR="006D64A1" w:rsidRDefault="006D64A1" w:rsidP="00B43D29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6D64A1" w14:paraId="4A1B9AC2" w14:textId="77777777" w:rsidTr="00B43D29">
              <w:tc>
                <w:tcPr>
                  <w:tcW w:w="534" w:type="dxa"/>
                  <w:hideMark/>
                </w:tcPr>
                <w:p w14:paraId="03E319A1" w14:textId="77777777" w:rsidR="006D64A1" w:rsidRDefault="006D64A1" w:rsidP="00B43D2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3A5AD7F5" w14:textId="77777777" w:rsidR="006D64A1" w:rsidRDefault="006D64A1" w:rsidP="00B43D29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200CECA1" w14:textId="77777777" w:rsidR="006D64A1" w:rsidRDefault="006D64A1" w:rsidP="00B43D29">
            <w:pPr>
              <w:pStyle w:val="afa"/>
              <w:ind w:leftChars="0" w:left="0" w:right="72"/>
            </w:pPr>
          </w:p>
        </w:tc>
      </w:tr>
      <w:tr w:rsidR="006D64A1" w14:paraId="2CE32D20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 w:val="restart"/>
            <w:tcBorders>
              <w:left w:val="nil"/>
            </w:tcBorders>
            <w:vAlign w:val="center"/>
          </w:tcPr>
          <w:p w14:paraId="3A08E897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2941" w:type="dxa"/>
            <w:vMerge w:val="restart"/>
            <w:vAlign w:val="center"/>
          </w:tcPr>
          <w:p w14:paraId="02CFB1EA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4061" w:type="dxa"/>
            <w:gridSpan w:val="3"/>
            <w:tcBorders>
              <w:right w:val="nil"/>
            </w:tcBorders>
            <w:vAlign w:val="center"/>
          </w:tcPr>
          <w:p w14:paraId="74E9154D" w14:textId="77777777" w:rsidR="006D64A1" w:rsidRPr="002D1032" w:rsidRDefault="006D64A1" w:rsidP="00B43D29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6D64A1" w14:paraId="523B0B83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/>
            <w:tcBorders>
              <w:left w:val="nil"/>
            </w:tcBorders>
            <w:vAlign w:val="center"/>
          </w:tcPr>
          <w:p w14:paraId="224702AA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2941" w:type="dxa"/>
            <w:vMerge/>
            <w:vAlign w:val="center"/>
          </w:tcPr>
          <w:p w14:paraId="193DE5AA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2769" w:type="dxa"/>
            <w:gridSpan w:val="2"/>
            <w:vAlign w:val="center"/>
          </w:tcPr>
          <w:p w14:paraId="76A05D2E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2" w:type="dxa"/>
            <w:tcBorders>
              <w:right w:val="nil"/>
            </w:tcBorders>
            <w:vAlign w:val="center"/>
          </w:tcPr>
          <w:p w14:paraId="0123B749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應付</w:t>
            </w:r>
          </w:p>
        </w:tc>
      </w:tr>
      <w:tr w:rsidR="006D64A1" w14:paraId="708B0635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14:paraId="3E358FEF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vAlign w:val="center"/>
          </w:tcPr>
          <w:p w14:paraId="27DFA5FB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99" w:type="dxa"/>
            <w:tcBorders>
              <w:bottom w:val="single" w:sz="4" w:space="0" w:color="auto"/>
            </w:tcBorders>
            <w:vAlign w:val="center"/>
          </w:tcPr>
          <w:p w14:paraId="49EF6613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14:paraId="002BC338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2941" w:type="dxa"/>
            <w:vMerge/>
            <w:tcBorders>
              <w:bottom w:val="single" w:sz="4" w:space="0" w:color="auto"/>
            </w:tcBorders>
            <w:vAlign w:val="center"/>
          </w:tcPr>
          <w:p w14:paraId="29ECE66E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0050CE73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14:paraId="370CD464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023CC62B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F15C87" w:rsidRPr="001C2832" w14:paraId="256D104F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52D3681" w14:textId="013D5BAE" w:rsidR="00F15C87" w:rsidRPr="001C2832" w:rsidRDefault="00F15C87" w:rsidP="00F15C87">
            <w:pPr>
              <w:pStyle w:val="36"/>
              <w:jc w:val="center"/>
              <w:rPr>
                <w:b w:val="0"/>
                <w:noProof/>
              </w:rPr>
            </w:pPr>
            <w:r w:rsidRPr="009E03A5">
              <w:rPr>
                <w:rFonts w:hint="eastAsia"/>
                <w:bCs w:val="0"/>
                <w:noProof/>
              </w:rPr>
              <w:t>1</w:t>
            </w:r>
            <w:r w:rsidRPr="009E03A5">
              <w:rPr>
                <w:bCs w:val="0"/>
                <w:noProof/>
              </w:rPr>
              <w:t>1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7290C6A1" w14:textId="27D82194" w:rsidR="00F15C87" w:rsidRPr="001C2832" w:rsidRDefault="00F15C87" w:rsidP="00F15C87">
            <w:pPr>
              <w:pStyle w:val="36"/>
              <w:jc w:val="center"/>
              <w:rPr>
                <w:b w:val="0"/>
              </w:rPr>
            </w:pPr>
            <w:r w:rsidRPr="004F3D04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3721118A" w14:textId="255F257D" w:rsidR="00F15C87" w:rsidRPr="001C2832" w:rsidRDefault="00F15C87" w:rsidP="00F15C8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0AAAA923" w14:textId="298CF3F9" w:rsidR="00F15C87" w:rsidRPr="001C2832" w:rsidRDefault="00F15C87" w:rsidP="00F15C87">
            <w:pPr>
              <w:pStyle w:val="1-31"/>
              <w:ind w:leftChars="100" w:left="240" w:firstLineChars="0" w:firstLine="0"/>
              <w:rPr>
                <w:noProof/>
              </w:rPr>
            </w:pPr>
            <w:r w:rsidRPr="004F3D04">
              <w:rPr>
                <w:rFonts w:hint="eastAsia"/>
                <w:noProof/>
              </w:rPr>
              <w:t>國民及學前教育署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50275A90" w14:textId="2219FA5F" w:rsidR="00F15C87" w:rsidRPr="001C2832" w:rsidRDefault="00F15C87" w:rsidP="00F15C87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10CA1EA8" w14:textId="141B2586" w:rsidR="00F15C87" w:rsidRPr="001C2832" w:rsidRDefault="00F15C87" w:rsidP="00F15C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506CC6D" w14:textId="4260A44C" w:rsidR="00F15C87" w:rsidRPr="007E07F8" w:rsidRDefault="00F15C87" w:rsidP="00F15C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329,109,471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0DD50AE" w14:textId="604DAAAB" w:rsidR="00F15C87" w:rsidRPr="001C2832" w:rsidRDefault="00F15C87" w:rsidP="00F15C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1A6C95" w:rsidRPr="001C2832" w14:paraId="00F3251D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4176C28" w14:textId="30974CB9" w:rsidR="001A6C95" w:rsidRPr="00E55748" w:rsidRDefault="001A6C95" w:rsidP="001A6C95">
            <w:pPr>
              <w:pStyle w:val="36"/>
              <w:jc w:val="center"/>
              <w:rPr>
                <w:b w:val="0"/>
                <w:noProof/>
                <w:color w:val="FF0000"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719D22FB" w14:textId="3F77D8CB" w:rsidR="001A6C95" w:rsidRPr="004F3D04" w:rsidRDefault="001A6C95" w:rsidP="001A6C95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453D8F7" w14:textId="550BFA7E" w:rsidR="001A6C95" w:rsidRPr="004F3D04" w:rsidRDefault="001A6C95" w:rsidP="001A6C95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0FB75739" w14:textId="1B62FC5A" w:rsidR="001A6C95" w:rsidRPr="004F3D04" w:rsidRDefault="001A6C95" w:rsidP="001A6C95">
            <w:pPr>
              <w:pStyle w:val="1-31"/>
              <w:ind w:leftChars="100" w:left="240" w:firstLineChars="0" w:firstLine="0"/>
              <w:rPr>
                <w:noProof/>
              </w:rPr>
            </w:pPr>
            <w:r w:rsidRPr="004F3D04">
              <w:rPr>
                <w:rFonts w:hint="eastAsia"/>
                <w:noProof/>
              </w:rPr>
              <w:t>教育支出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0799D0DF" w14:textId="5520F44F" w:rsidR="001A6C95" w:rsidRPr="00E55748" w:rsidRDefault="001A6C95" w:rsidP="001A6C95">
            <w:pPr>
              <w:pStyle w:val="44"/>
              <w:rPr>
                <w:color w:val="FF0000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32EEA01A" w14:textId="7CB16395" w:rsidR="001A6C95" w:rsidRPr="00E55748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780DBEB" w14:textId="6C833321" w:rsidR="001A6C95" w:rsidRPr="00E55748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-3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329,109,471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5816B02" w14:textId="3349AB5A" w:rsidR="001A6C95" w:rsidRPr="00E55748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1A6C95" w:rsidRPr="001C2832" w14:paraId="6939AC92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0AE386E8" w14:textId="0DB989F1" w:rsidR="001A6C95" w:rsidRPr="00E55748" w:rsidRDefault="001A6C95" w:rsidP="001A6C95">
            <w:pPr>
              <w:pStyle w:val="36"/>
              <w:jc w:val="center"/>
              <w:rPr>
                <w:b w:val="0"/>
                <w:noProof/>
                <w:color w:val="FF0000"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55BB1CB1" w14:textId="1772C6C1" w:rsidR="001A6C95" w:rsidRPr="004F3D04" w:rsidRDefault="001A6C95" w:rsidP="001A6C95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0648904D" w14:textId="4EB5ACBE" w:rsidR="001A6C95" w:rsidRPr="004F3D04" w:rsidRDefault="001A6C95" w:rsidP="001A6C95">
            <w:pPr>
              <w:pStyle w:val="36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2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8D49B9D" w14:textId="1D679F4B" w:rsidR="001A6C95" w:rsidRPr="004F3D04" w:rsidRDefault="001A6C95" w:rsidP="001A6C95">
            <w:pPr>
              <w:pStyle w:val="1-31"/>
              <w:ind w:leftChars="200" w:left="480" w:firstLineChars="0" w:firstLine="0"/>
              <w:rPr>
                <w:noProof/>
              </w:rPr>
            </w:pPr>
            <w:r w:rsidRPr="004F3D04">
              <w:rPr>
                <w:rFonts w:hint="eastAsia"/>
                <w:noProof/>
              </w:rPr>
              <w:t>國民及學前教育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F628E01" w14:textId="3CD2BBE9" w:rsidR="001A6C95" w:rsidRPr="00E55748" w:rsidRDefault="001A6C95" w:rsidP="001A6C95">
            <w:pPr>
              <w:pStyle w:val="44"/>
              <w:rPr>
                <w:color w:val="FF0000"/>
              </w:rPr>
            </w:pPr>
            <w:r w:rsidRPr="004F3D04">
              <w:rPr>
                <w:rFonts w:hint="eastAsia"/>
                <w:noProof/>
              </w:rPr>
              <w:t>補助地方政府經費，尚未支用即逕列實現數；補（捐）助經費賸餘款。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02EEB082" w14:textId="7547519C" w:rsidR="001A6C95" w:rsidRPr="00E55748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9F60D52" w14:textId="058B3D7E" w:rsidR="001A6C95" w:rsidRPr="00E55748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-3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329,109,471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F69CF12" w14:textId="4E5FD68D" w:rsidR="001A6C95" w:rsidRPr="00E55748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1A6C95" w:rsidRPr="001C2832" w14:paraId="0EA833FE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49E3E5E" w14:textId="34AB71C0" w:rsidR="001A6C95" w:rsidRPr="00E55748" w:rsidRDefault="001A6C95" w:rsidP="001A6C95">
            <w:pPr>
              <w:pStyle w:val="36"/>
              <w:jc w:val="center"/>
              <w:rPr>
                <w:b w:val="0"/>
                <w:noProof/>
                <w:color w:val="FF0000"/>
              </w:rPr>
            </w:pPr>
            <w:r w:rsidRPr="00651CA0">
              <w:rPr>
                <w:noProof/>
              </w:rPr>
              <w:t>16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25CB9A7B" w14:textId="77777777" w:rsidR="001A6C95" w:rsidRPr="00E55748" w:rsidRDefault="001A6C95" w:rsidP="001A6C95">
            <w:pPr>
              <w:pStyle w:val="36"/>
              <w:jc w:val="center"/>
              <w:rPr>
                <w:b w:val="0"/>
                <w:color w:val="FF000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0EF21D9B" w14:textId="5B646CCF" w:rsidR="001A6C95" w:rsidRPr="004F3D04" w:rsidRDefault="001A6C95" w:rsidP="001A6C95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79666A45" w14:textId="3037A8EB" w:rsidR="001A6C95" w:rsidRPr="001A6C95" w:rsidRDefault="001A6C95" w:rsidP="001A6C95">
            <w:pPr>
              <w:pStyle w:val="1-31"/>
              <w:ind w:firstLineChars="0" w:firstLine="0"/>
              <w:rPr>
                <w:b/>
                <w:noProof/>
                <w:sz w:val="20"/>
              </w:rPr>
            </w:pPr>
            <w:r w:rsidRPr="00651CA0">
              <w:rPr>
                <w:rFonts w:hint="eastAsia"/>
                <w:b/>
                <w:noProof/>
                <w:sz w:val="20"/>
              </w:rPr>
              <w:t>農業部主管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907C449" w14:textId="1D2F4903" w:rsidR="001A6C95" w:rsidRPr="004F3D04" w:rsidRDefault="001A6C95" w:rsidP="001A6C95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6A022206" w14:textId="625814DD" w:rsidR="001A6C95" w:rsidRPr="004F3D04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EE02388" w14:textId="682545CA" w:rsidR="001A6C95" w:rsidRPr="004F3D04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9,193,853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7C01311" w14:textId="78F3389C" w:rsidR="001A6C95" w:rsidRPr="004F3D04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A753C" w:rsidRPr="001C2832" w14:paraId="78114014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5DF4F51" w14:textId="014E0F87" w:rsidR="003A753C" w:rsidRPr="003A753C" w:rsidRDefault="003A753C" w:rsidP="003A753C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42F2D188" w14:textId="561A1F1D" w:rsidR="003A753C" w:rsidRPr="003A753C" w:rsidRDefault="003A753C" w:rsidP="003A753C">
            <w:pPr>
              <w:pStyle w:val="36"/>
              <w:jc w:val="center"/>
              <w:rPr>
                <w:b w:val="0"/>
              </w:rPr>
            </w:pPr>
            <w:r w:rsidRPr="003A753C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785D38F3" w14:textId="1D0EC129" w:rsidR="003A753C" w:rsidRPr="003A753C" w:rsidRDefault="003A753C" w:rsidP="003A753C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2B5ECDB8" w14:textId="4328742D" w:rsidR="003A753C" w:rsidRPr="003A753C" w:rsidRDefault="003A753C" w:rsidP="003A753C">
            <w:pPr>
              <w:pStyle w:val="1-31"/>
              <w:ind w:leftChars="100" w:left="240" w:firstLineChars="0" w:firstLine="0"/>
              <w:rPr>
                <w:noProof/>
              </w:rPr>
            </w:pPr>
            <w:r w:rsidRPr="003A753C">
              <w:rPr>
                <w:rFonts w:hint="eastAsia"/>
                <w:noProof/>
              </w:rPr>
              <w:t>林業及自然保育署及所屬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F06E707" w14:textId="2E0EEC42" w:rsidR="003A753C" w:rsidRPr="00651CA0" w:rsidRDefault="003A753C" w:rsidP="003A753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76D9F9EA" w14:textId="3A0219E3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355884F" w14:textId="7DA7E4B0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-3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8,907,313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35B13BF" w14:textId="2CFD423A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A753C" w:rsidRPr="001C2832" w14:paraId="0B74C60C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8D43A39" w14:textId="4B05833C" w:rsidR="003A753C" w:rsidRPr="003A753C" w:rsidRDefault="003A753C" w:rsidP="003A753C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10CA7966" w14:textId="722F8E1E" w:rsidR="003A753C" w:rsidRPr="003A753C" w:rsidRDefault="003A753C" w:rsidP="003A753C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429FE59E" w14:textId="77777777" w:rsidR="003A753C" w:rsidRPr="003A753C" w:rsidRDefault="003A753C" w:rsidP="003A753C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0B38B4A5" w14:textId="7D79F6FF" w:rsidR="003A753C" w:rsidRPr="003A753C" w:rsidRDefault="003A753C" w:rsidP="003A753C">
            <w:pPr>
              <w:pStyle w:val="1-31"/>
              <w:ind w:leftChars="100" w:left="240" w:firstLineChars="0" w:firstLine="0"/>
              <w:rPr>
                <w:noProof/>
              </w:rPr>
            </w:pPr>
            <w:r w:rsidRPr="003A753C">
              <w:rPr>
                <w:rFonts w:hint="eastAsia"/>
                <w:noProof/>
              </w:rPr>
              <w:t>農業支出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1976D40B" w14:textId="77777777" w:rsidR="003A753C" w:rsidRPr="00E55748" w:rsidRDefault="003A753C" w:rsidP="003A753C">
            <w:pPr>
              <w:pStyle w:val="44"/>
              <w:rPr>
                <w:color w:val="FF0000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7EB16303" w14:textId="6AA1D934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630730E" w14:textId="2419F520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8,907,313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BBAE1CA" w14:textId="5BBB1B3D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451EA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A753C" w:rsidRPr="001C2832" w14:paraId="04FE47CA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9DE6EA9" w14:textId="77777777" w:rsidR="003A753C" w:rsidRPr="00E55748" w:rsidRDefault="003A753C" w:rsidP="003A753C">
            <w:pPr>
              <w:pStyle w:val="36"/>
              <w:jc w:val="center"/>
              <w:rPr>
                <w:b w:val="0"/>
                <w:noProof/>
                <w:color w:val="FF0000"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05481AFF" w14:textId="5155C4C0" w:rsidR="003A753C" w:rsidRPr="003A753C" w:rsidRDefault="003A753C" w:rsidP="003A753C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A4054B2" w14:textId="51D583AF" w:rsidR="003A753C" w:rsidRPr="003A753C" w:rsidRDefault="003A753C" w:rsidP="003A753C">
            <w:pPr>
              <w:pStyle w:val="36"/>
              <w:jc w:val="center"/>
              <w:rPr>
                <w:b w:val="0"/>
              </w:rPr>
            </w:pPr>
            <w:r w:rsidRPr="003A753C">
              <w:rPr>
                <w:b w:val="0"/>
                <w:noProof/>
              </w:rPr>
              <w:t>3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0FE0302" w14:textId="67E82EBC" w:rsidR="003A753C" w:rsidRPr="003A753C" w:rsidRDefault="003A753C" w:rsidP="003A753C">
            <w:pPr>
              <w:pStyle w:val="1-31"/>
              <w:ind w:leftChars="200" w:left="480" w:firstLineChars="0" w:firstLine="0"/>
              <w:rPr>
                <w:noProof/>
              </w:rPr>
            </w:pPr>
            <w:r w:rsidRPr="003A753C">
              <w:rPr>
                <w:rFonts w:hint="eastAsia"/>
                <w:noProof/>
              </w:rPr>
              <w:t>林業管理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3BC65578" w14:textId="2BCC945E" w:rsidR="003A753C" w:rsidRPr="003A753C" w:rsidRDefault="003A753C" w:rsidP="003A753C">
            <w:pPr>
              <w:pStyle w:val="44"/>
            </w:pPr>
            <w:r w:rsidRPr="003A753C">
              <w:rPr>
                <w:rFonts w:hint="eastAsia"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42C9AC18" w14:textId="08FDE5E0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DDBE3D8" w14:textId="345E8ACD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-3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937,508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7C0A81E" w14:textId="50288495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B3780" w:rsidRPr="001C2832" w14:paraId="1CC0E8ED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2A14CF66" w14:textId="0AE0D6FD" w:rsidR="003B3780" w:rsidRPr="00E55748" w:rsidRDefault="003B3780" w:rsidP="003B3780">
            <w:pPr>
              <w:pStyle w:val="36"/>
              <w:jc w:val="center"/>
              <w:rPr>
                <w:noProof/>
                <w:color w:val="FF0000"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7B654CAD" w14:textId="5D9A7E01" w:rsidR="003B3780" w:rsidRPr="00E55748" w:rsidRDefault="003B3780" w:rsidP="003B3780">
            <w:pPr>
              <w:pStyle w:val="36"/>
              <w:jc w:val="center"/>
              <w:rPr>
                <w:color w:val="FF000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783B73C4" w14:textId="77EBEB53" w:rsidR="003B3780" w:rsidRPr="00E55748" w:rsidRDefault="003B3780" w:rsidP="003B3780">
            <w:pPr>
              <w:pStyle w:val="36"/>
              <w:jc w:val="center"/>
              <w:rPr>
                <w:color w:val="FF0000"/>
              </w:rPr>
            </w:pPr>
            <w:r>
              <w:rPr>
                <w:rFonts w:hint="eastAsia"/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BD52E33" w14:textId="7798EAE0" w:rsidR="003B3780" w:rsidRPr="000B58FC" w:rsidRDefault="003B3780" w:rsidP="003B3780">
            <w:pPr>
              <w:pStyle w:val="1-31"/>
              <w:ind w:leftChars="200" w:left="480" w:firstLineChars="0" w:firstLine="0"/>
              <w:rPr>
                <w:noProof/>
              </w:rPr>
            </w:pPr>
            <w:r w:rsidRPr="003A753C">
              <w:rPr>
                <w:rFonts w:hint="eastAsia"/>
                <w:noProof/>
              </w:rPr>
              <w:t>林業</w:t>
            </w:r>
            <w:r>
              <w:rPr>
                <w:rFonts w:hint="eastAsia"/>
                <w:noProof/>
              </w:rPr>
              <w:t>發展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5C5A2814" w14:textId="76A45920" w:rsidR="003B3780" w:rsidRPr="00E55748" w:rsidRDefault="003B3780" w:rsidP="003B3780">
            <w:pPr>
              <w:pStyle w:val="44"/>
              <w:rPr>
                <w:b/>
                <w:color w:val="FF0000"/>
              </w:rPr>
            </w:pPr>
            <w:r w:rsidRPr="003A753C">
              <w:rPr>
                <w:rFonts w:hint="eastAsia"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09C06109" w14:textId="4EFF0A89" w:rsidR="003B3780" w:rsidRPr="00E55748" w:rsidRDefault="003B3780" w:rsidP="003B378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color w:val="FF0000"/>
                <w:spacing w:val="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4573A9C" w14:textId="3336D33B" w:rsidR="003B3780" w:rsidRPr="00E55748" w:rsidRDefault="003B3780" w:rsidP="003B378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color w:val="FF0000"/>
                <w:spacing w:val="-3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7,969,805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1705030" w14:textId="44E0C052" w:rsidR="003B3780" w:rsidRPr="00E55748" w:rsidRDefault="003B3780" w:rsidP="003B378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color w:val="FF0000"/>
                <w:spacing w:val="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B3780" w:rsidRPr="001C2832" w14:paraId="2FEF0EDF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2FB49B60" w14:textId="70E53249" w:rsidR="003B3780" w:rsidRPr="00E55748" w:rsidRDefault="003B3780" w:rsidP="003B3780">
            <w:pPr>
              <w:pStyle w:val="36"/>
              <w:jc w:val="center"/>
              <w:rPr>
                <w:b w:val="0"/>
                <w:noProof/>
                <w:color w:val="FF0000"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3EB96C18" w14:textId="70F06E03" w:rsidR="003B3780" w:rsidRPr="003B3780" w:rsidRDefault="003B3780" w:rsidP="003B3780">
            <w:pPr>
              <w:pStyle w:val="36"/>
              <w:jc w:val="center"/>
              <w:rPr>
                <w:b w:val="0"/>
              </w:rPr>
            </w:pPr>
            <w:r w:rsidRPr="003B3780">
              <w:rPr>
                <w:rFonts w:hint="eastAsia"/>
                <w:b w:val="0"/>
              </w:rPr>
              <w:t>20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A74B3BA" w14:textId="2EBE4BEC" w:rsidR="003B3780" w:rsidRPr="003B3780" w:rsidRDefault="003B3780" w:rsidP="003B3780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1A1FCCB3" w14:textId="7EFF1FC3" w:rsidR="003B3780" w:rsidRPr="003B3780" w:rsidRDefault="003B3780" w:rsidP="003B3780">
            <w:pPr>
              <w:pStyle w:val="1-31"/>
              <w:ind w:leftChars="100" w:left="240" w:firstLineChars="0" w:firstLine="0"/>
              <w:rPr>
                <w:noProof/>
              </w:rPr>
            </w:pPr>
            <w:r w:rsidRPr="003B3780">
              <w:rPr>
                <w:rFonts w:hint="eastAsia"/>
                <w:noProof/>
              </w:rPr>
              <w:t>漁業署及所屬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50FCB89B" w14:textId="4477B0C0" w:rsidR="003B3780" w:rsidRPr="00E55748" w:rsidRDefault="003B3780" w:rsidP="003B3780">
            <w:pPr>
              <w:pStyle w:val="44"/>
              <w:rPr>
                <w:color w:val="FF0000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0A42FA63" w14:textId="635BDCD6" w:rsidR="003B3780" w:rsidRPr="00E55748" w:rsidRDefault="003B3780" w:rsidP="003B378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68C66E8" w14:textId="230105D5" w:rsidR="003B3780" w:rsidRPr="00E55748" w:rsidRDefault="003B3780" w:rsidP="003B378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-3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3549BF0" w14:textId="115AB5FA" w:rsidR="003B3780" w:rsidRPr="00E55748" w:rsidRDefault="003B3780" w:rsidP="003B378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color w:val="FF0000"/>
                <w:spacing w:val="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B3780" w:rsidRPr="001C2832" w14:paraId="0D79C088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79AC6B1C" w14:textId="4EBCE0C7" w:rsidR="003B3780" w:rsidRPr="00E55748" w:rsidRDefault="003B3780" w:rsidP="003B3780">
            <w:pPr>
              <w:pStyle w:val="36"/>
              <w:jc w:val="center"/>
              <w:rPr>
                <w:b w:val="0"/>
                <w:noProof/>
                <w:color w:val="FF0000"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6695F9D8" w14:textId="287657D6" w:rsidR="003B3780" w:rsidRPr="00E55748" w:rsidRDefault="003B3780" w:rsidP="003B3780">
            <w:pPr>
              <w:pStyle w:val="36"/>
              <w:jc w:val="center"/>
              <w:rPr>
                <w:b w:val="0"/>
                <w:noProof/>
                <w:color w:val="FF000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29ECA3B" w14:textId="77777777" w:rsidR="003B3780" w:rsidRPr="00E55748" w:rsidRDefault="003B3780" w:rsidP="003B3780">
            <w:pPr>
              <w:pStyle w:val="36"/>
              <w:jc w:val="center"/>
              <w:rPr>
                <w:b w:val="0"/>
                <w:color w:val="FF000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40C10F74" w14:textId="2FA470BE" w:rsidR="003B3780" w:rsidRPr="003B3780" w:rsidRDefault="003B3780" w:rsidP="003B3780">
            <w:pPr>
              <w:pStyle w:val="1-31"/>
              <w:ind w:leftChars="100" w:left="240" w:firstLineChars="0" w:firstLine="0"/>
              <w:rPr>
                <w:noProof/>
              </w:rPr>
            </w:pPr>
            <w:r w:rsidRPr="003A753C">
              <w:rPr>
                <w:rFonts w:hint="eastAsia"/>
                <w:noProof/>
              </w:rPr>
              <w:t>農業支出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497A9CB2" w14:textId="77777777" w:rsidR="003B3780" w:rsidRPr="00E55748" w:rsidRDefault="003B3780" w:rsidP="003B3780">
            <w:pPr>
              <w:pStyle w:val="44"/>
              <w:rPr>
                <w:color w:val="FF0000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7FDA4468" w14:textId="10192349" w:rsidR="003B3780" w:rsidRPr="00E55748" w:rsidRDefault="003B3780" w:rsidP="003B378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37F51A0" w14:textId="4723DC90" w:rsidR="003B3780" w:rsidRPr="00E55748" w:rsidRDefault="003B3780" w:rsidP="003B378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66B4D19" w14:textId="0D1A4938" w:rsidR="003B3780" w:rsidRPr="00E55748" w:rsidRDefault="003B3780" w:rsidP="003B378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8F481E" w:rsidRPr="001C2832" w14:paraId="096A33CB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EF6BA9D" w14:textId="77777777" w:rsidR="008F481E" w:rsidRPr="008F481E" w:rsidRDefault="008F481E" w:rsidP="008F481E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0A620E4D" w14:textId="518C951A" w:rsidR="008F481E" w:rsidRPr="008F481E" w:rsidRDefault="008F481E" w:rsidP="008F481E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6ECB5DC9" w14:textId="58E48343" w:rsidR="008F481E" w:rsidRPr="008F481E" w:rsidRDefault="008F481E" w:rsidP="008F481E">
            <w:pPr>
              <w:pStyle w:val="36"/>
              <w:jc w:val="center"/>
              <w:rPr>
                <w:b w:val="0"/>
              </w:rPr>
            </w:pPr>
            <w:r w:rsidRPr="008F481E">
              <w:rPr>
                <w:rFonts w:hint="eastAsia"/>
                <w:b w:val="0"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AD9E29B" w14:textId="14633D6F" w:rsidR="008F481E" w:rsidRPr="008F481E" w:rsidRDefault="008F481E" w:rsidP="008F481E">
            <w:pPr>
              <w:pStyle w:val="1-31"/>
              <w:ind w:leftChars="200" w:left="480" w:firstLineChars="0" w:firstLine="0"/>
              <w:rPr>
                <w:noProof/>
              </w:rPr>
            </w:pPr>
            <w:r w:rsidRPr="008F481E">
              <w:rPr>
                <w:rFonts w:hint="eastAsia"/>
                <w:noProof/>
              </w:rPr>
              <w:t>漁業發展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3D70E14" w14:textId="02115847" w:rsidR="008F481E" w:rsidRPr="008F481E" w:rsidRDefault="008F481E" w:rsidP="008F481E">
            <w:pPr>
              <w:pStyle w:val="44"/>
            </w:pPr>
            <w:r w:rsidRPr="00641BB8">
              <w:rPr>
                <w:rFonts w:hint="eastAsia"/>
                <w:noProof/>
              </w:rPr>
              <w:t>經資門分類錯誤，減列資本門轉增列經常門。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4C43F0D4" w14:textId="7D686EE1" w:rsidR="008F481E" w:rsidRPr="00E55748" w:rsidRDefault="008F481E" w:rsidP="008F481E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57ACD81" w14:textId="0996AA2F" w:rsidR="008F481E" w:rsidRPr="00E55748" w:rsidRDefault="008F481E" w:rsidP="008F481E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32ABB8F" w14:textId="7A1E3E12" w:rsidR="008F481E" w:rsidRPr="00E55748" w:rsidRDefault="008F481E" w:rsidP="008F481E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0C4292" w:rsidRPr="001C2832" w14:paraId="2484D295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AEC2D83" w14:textId="53C1E966" w:rsidR="000C4292" w:rsidRPr="00E55748" w:rsidRDefault="000C4292" w:rsidP="000C4292">
            <w:pPr>
              <w:pStyle w:val="36"/>
              <w:jc w:val="center"/>
              <w:rPr>
                <w:b w:val="0"/>
                <w:noProof/>
                <w:color w:val="FF0000"/>
              </w:rPr>
            </w:pPr>
            <w:r w:rsidRPr="008E1780">
              <w:rPr>
                <w:noProof/>
              </w:rPr>
              <w:t>17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619AC897" w14:textId="77777777" w:rsidR="000C4292" w:rsidRPr="00E55748" w:rsidRDefault="000C4292" w:rsidP="000C4292">
            <w:pPr>
              <w:pStyle w:val="36"/>
              <w:jc w:val="center"/>
              <w:rPr>
                <w:b w:val="0"/>
                <w:noProof/>
                <w:color w:val="FF000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0A0E2612" w14:textId="3C458FF1" w:rsidR="000C4292" w:rsidRPr="00E55748" w:rsidRDefault="000C4292" w:rsidP="000C4292">
            <w:pPr>
              <w:pStyle w:val="36"/>
              <w:jc w:val="center"/>
              <w:rPr>
                <w:b w:val="0"/>
                <w:color w:val="FF000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5BD73284" w14:textId="6684592B" w:rsidR="000C4292" w:rsidRPr="00C666D4" w:rsidRDefault="000C4292" w:rsidP="000C4292">
            <w:pPr>
              <w:pStyle w:val="1-31"/>
              <w:ind w:firstLineChars="0" w:firstLine="0"/>
              <w:rPr>
                <w:b/>
                <w:noProof/>
                <w:sz w:val="20"/>
              </w:rPr>
            </w:pPr>
            <w:r w:rsidRPr="00AC6CFD">
              <w:rPr>
                <w:rFonts w:hint="eastAsia"/>
                <w:b/>
                <w:noProof/>
                <w:sz w:val="20"/>
              </w:rPr>
              <w:t>衛生福利部主管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9B9D1B6" w14:textId="50EA3476" w:rsidR="000C4292" w:rsidRPr="00E55748" w:rsidRDefault="000C4292" w:rsidP="000C4292">
            <w:pPr>
              <w:pStyle w:val="44"/>
              <w:rPr>
                <w:color w:val="FF0000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18AF1234" w14:textId="01A68732" w:rsidR="000C4292" w:rsidRPr="00E55748" w:rsidRDefault="000C4292" w:rsidP="000C4292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F5A1BA0" w14:textId="688241DC" w:rsidR="000C4292" w:rsidRPr="00E55748" w:rsidRDefault="000C4292" w:rsidP="000C4292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230,651,479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EE28E96" w14:textId="02025EE4" w:rsidR="000C4292" w:rsidRPr="00E55748" w:rsidRDefault="000C4292" w:rsidP="000C4292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0C4292" w:rsidRPr="001C2832" w14:paraId="0EFAD0E6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3F951A22" w14:textId="77777777" w:rsidR="000C4292" w:rsidRPr="008E1780" w:rsidRDefault="000C4292" w:rsidP="000C4292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56185FC5" w14:textId="19EBE97F" w:rsidR="000C4292" w:rsidRPr="00E55748" w:rsidRDefault="000C4292" w:rsidP="000C4292">
            <w:pPr>
              <w:pStyle w:val="36"/>
              <w:jc w:val="center"/>
              <w:rPr>
                <w:b w:val="0"/>
                <w:noProof/>
                <w:color w:val="FF0000"/>
              </w:rPr>
            </w:pPr>
            <w:r w:rsidRPr="008E1780">
              <w:rPr>
                <w:b w:val="0"/>
                <w:noProof/>
              </w:rPr>
              <w:t>6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001EE51B" w14:textId="77777777" w:rsidR="000C4292" w:rsidRPr="00E55748" w:rsidRDefault="000C4292" w:rsidP="000C4292">
            <w:pPr>
              <w:pStyle w:val="36"/>
              <w:jc w:val="center"/>
              <w:rPr>
                <w:b w:val="0"/>
                <w:color w:val="FF000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3C47FCCC" w14:textId="0A69608B" w:rsidR="000C4292" w:rsidRPr="008E4C35" w:rsidRDefault="000C4292" w:rsidP="008E4C35">
            <w:pPr>
              <w:pStyle w:val="1-31"/>
              <w:ind w:leftChars="100" w:left="240" w:firstLineChars="0" w:firstLine="0"/>
              <w:rPr>
                <w:noProof/>
              </w:rPr>
            </w:pPr>
            <w:r w:rsidRPr="008E1780">
              <w:rPr>
                <w:rFonts w:hint="eastAsia"/>
                <w:noProof/>
              </w:rPr>
              <w:t>社會及家庭署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30B9FC99" w14:textId="77777777" w:rsidR="000C4292" w:rsidRPr="008E4C35" w:rsidRDefault="000C4292" w:rsidP="008E4C35">
            <w:pPr>
              <w:pStyle w:val="44"/>
              <w:rPr>
                <w:noProof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6A1C3D51" w14:textId="2FFF068E" w:rsidR="000C4292" w:rsidRPr="00E55748" w:rsidRDefault="000C4292" w:rsidP="000C4292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8692E0E" w14:textId="65AB3221" w:rsidR="000C4292" w:rsidRPr="00E55748" w:rsidRDefault="000C4292" w:rsidP="000C4292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230,651,479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618C2ED" w14:textId="73AF03D6" w:rsidR="000C4292" w:rsidRPr="00E55748" w:rsidRDefault="000C4292" w:rsidP="000C4292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0C4292" w:rsidRPr="001C2832" w14:paraId="50541B2B" w14:textId="77777777" w:rsidTr="001472A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F6B302C" w14:textId="77777777" w:rsidR="000C4292" w:rsidRPr="008E1780" w:rsidRDefault="000C4292" w:rsidP="000C4292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7E23FDB1" w14:textId="77777777" w:rsidR="000C4292" w:rsidRPr="00E55748" w:rsidRDefault="000C4292" w:rsidP="000C4292">
            <w:pPr>
              <w:pStyle w:val="36"/>
              <w:jc w:val="center"/>
              <w:rPr>
                <w:b w:val="0"/>
                <w:noProof/>
                <w:color w:val="FF000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45C87D4A" w14:textId="77777777" w:rsidR="000C4292" w:rsidRPr="00E55748" w:rsidRDefault="000C4292" w:rsidP="000C4292">
            <w:pPr>
              <w:pStyle w:val="36"/>
              <w:jc w:val="center"/>
              <w:rPr>
                <w:b w:val="0"/>
                <w:color w:val="FF000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377B61D1" w14:textId="07A958D7" w:rsidR="000C4292" w:rsidRPr="008E4C35" w:rsidRDefault="000C4292" w:rsidP="008E4C35">
            <w:pPr>
              <w:pStyle w:val="1-31"/>
              <w:ind w:leftChars="100" w:left="240" w:firstLineChars="0" w:firstLine="0"/>
              <w:rPr>
                <w:noProof/>
              </w:rPr>
            </w:pPr>
            <w:r w:rsidRPr="008E1780">
              <w:rPr>
                <w:rFonts w:hint="eastAsia"/>
                <w:noProof/>
              </w:rPr>
              <w:t>福利服務支出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136451EA" w14:textId="77777777" w:rsidR="000C4292" w:rsidRPr="00E55748" w:rsidRDefault="000C4292" w:rsidP="000C4292">
            <w:pPr>
              <w:pStyle w:val="44"/>
              <w:rPr>
                <w:color w:val="FF0000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0AA74053" w14:textId="1C331F82" w:rsidR="000C4292" w:rsidRPr="00E55748" w:rsidRDefault="000C4292" w:rsidP="000C4292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D5B5A1D" w14:textId="704C6DF4" w:rsidR="000C4292" w:rsidRPr="00E55748" w:rsidRDefault="000C4292" w:rsidP="000C4292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230,651,479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49CD996" w14:textId="3F231E87" w:rsidR="000C4292" w:rsidRPr="00E55748" w:rsidRDefault="000C4292" w:rsidP="000C4292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641BB8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E63C76" w:rsidRPr="001C2832" w14:paraId="7789D3AF" w14:textId="77777777" w:rsidTr="002D34E7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5620579" w14:textId="77777777" w:rsidR="00E63C76" w:rsidRPr="00E55748" w:rsidRDefault="00E63C76" w:rsidP="00E63C76">
            <w:pPr>
              <w:pStyle w:val="36"/>
              <w:jc w:val="center"/>
              <w:rPr>
                <w:b w:val="0"/>
                <w:noProof/>
                <w:color w:val="FF0000"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5C78DFC0" w14:textId="77777777" w:rsidR="00E63C76" w:rsidRPr="00E55748" w:rsidRDefault="00E63C76" w:rsidP="00E63C76">
            <w:pPr>
              <w:pStyle w:val="36"/>
              <w:jc w:val="center"/>
              <w:rPr>
                <w:b w:val="0"/>
                <w:noProof/>
                <w:color w:val="FF000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42CBF10" w14:textId="57D17676" w:rsidR="00E63C76" w:rsidRPr="00E55748" w:rsidRDefault="00E63C76" w:rsidP="00E63C76">
            <w:pPr>
              <w:pStyle w:val="36"/>
              <w:jc w:val="center"/>
              <w:rPr>
                <w:b w:val="0"/>
                <w:color w:val="FF0000"/>
              </w:rPr>
            </w:pPr>
            <w:r w:rsidRPr="005B2420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3AA9B62" w14:textId="232D6F73" w:rsidR="00E63C76" w:rsidRPr="00E55748" w:rsidRDefault="00E63C76" w:rsidP="00E63C76">
            <w:pPr>
              <w:pStyle w:val="1-31"/>
              <w:ind w:leftChars="200" w:left="480" w:firstLineChars="0" w:firstLine="0"/>
              <w:rPr>
                <w:noProof/>
                <w:color w:val="FF0000"/>
              </w:rPr>
            </w:pPr>
            <w:r w:rsidRPr="005B2420">
              <w:rPr>
                <w:rFonts w:hint="eastAsia"/>
                <w:noProof/>
              </w:rPr>
              <w:t>社會福利服務業務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2317DEE3" w14:textId="33A48261" w:rsidR="00E63C76" w:rsidRPr="00E55748" w:rsidRDefault="00924FFF" w:rsidP="00E63C76">
            <w:pPr>
              <w:pStyle w:val="44"/>
              <w:rPr>
                <w:color w:val="FF0000"/>
              </w:rPr>
            </w:pPr>
            <w:r w:rsidRPr="00924FFF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65CE6D99" w14:textId="6CBB44B5" w:rsidR="00E63C76" w:rsidRPr="00924FFF" w:rsidRDefault="00E63C76" w:rsidP="00E63C7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24FFF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B4F7D32" w14:textId="5735B841" w:rsidR="00E63C76" w:rsidRPr="00924FFF" w:rsidRDefault="00924FFF" w:rsidP="00E63C7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924FFF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230,651,479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382AF3E" w14:textId="4568201E" w:rsidR="00E63C76" w:rsidRPr="00924FFF" w:rsidRDefault="00E63C76" w:rsidP="00E63C7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924FFF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14:paraId="160211D1" w14:textId="3373A5DD" w:rsidR="006D64A1" w:rsidRPr="002D1032" w:rsidRDefault="006D64A1" w:rsidP="006D64A1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歲出決算</w:t>
      </w:r>
      <w:proofErr w:type="gramStart"/>
      <w:r w:rsidRPr="002D1032">
        <w:rPr>
          <w:rFonts w:hint="eastAsia"/>
          <w:u w:val="single"/>
        </w:rPr>
        <w:t>修正數明細</w:t>
      </w:r>
      <w:proofErr w:type="gramEnd"/>
      <w:r w:rsidRPr="002D1032">
        <w:rPr>
          <w:rFonts w:hint="eastAsia"/>
          <w:u w:val="single"/>
        </w:rPr>
        <w:t>表</w:t>
      </w:r>
      <w:r w:rsidR="004567A7" w:rsidRPr="004567A7">
        <w:rPr>
          <w:rFonts w:hint="eastAsia"/>
          <w:b w:val="0"/>
          <w:bCs/>
          <w:sz w:val="24"/>
          <w:szCs w:val="24"/>
        </w:rPr>
        <w:t>（續）</w:t>
      </w:r>
    </w:p>
    <w:tbl>
      <w:tblPr>
        <w:tblW w:w="10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5"/>
        <w:gridCol w:w="1492"/>
        <w:gridCol w:w="1166"/>
        <w:gridCol w:w="1568"/>
        <w:gridCol w:w="1519"/>
        <w:gridCol w:w="1014"/>
        <w:gridCol w:w="1516"/>
        <w:gridCol w:w="957"/>
      </w:tblGrid>
      <w:tr w:rsidR="006D64A1" w14:paraId="5627A3BF" w14:textId="77777777" w:rsidTr="00B43D29">
        <w:trPr>
          <w:trHeight w:val="670"/>
          <w:jc w:val="center"/>
        </w:trPr>
        <w:tc>
          <w:tcPr>
            <w:tcW w:w="10527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8723732" w14:textId="77777777" w:rsidR="006D64A1" w:rsidRDefault="006D64A1" w:rsidP="00B43D29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14:paraId="00BC62D1" w14:textId="77777777" w:rsidR="006D64A1" w:rsidRDefault="006D64A1" w:rsidP="005B10D4">
            <w:pPr>
              <w:pStyle w:val="af4"/>
              <w:ind w:left="119" w:rightChars="1" w:right="2"/>
            </w:pPr>
            <w:r>
              <w:rPr>
                <w:rFonts w:hint="eastAsia"/>
              </w:rPr>
              <w:t>單位：新臺幣元</w:t>
            </w:r>
          </w:p>
        </w:tc>
      </w:tr>
      <w:tr w:rsidR="006D64A1" w14:paraId="18B5F777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14:paraId="49C1BC97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25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86CC8DF" w14:textId="77777777" w:rsidR="006D64A1" w:rsidRPr="0053752D" w:rsidRDefault="006D64A1" w:rsidP="00B43D29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95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062C895" w14:textId="77777777" w:rsidR="006D64A1" w:rsidRPr="00AA374B" w:rsidRDefault="006D64A1" w:rsidP="005B10D4">
            <w:pPr>
              <w:pStyle w:val="afa"/>
              <w:ind w:left="72" w:rightChars="0" w:right="0"/>
            </w:pPr>
            <w:r w:rsidRPr="00AA374B">
              <w:rPr>
                <w:rFonts w:hint="eastAsia"/>
              </w:rPr>
              <w:t>備註</w:t>
            </w:r>
          </w:p>
        </w:tc>
      </w:tr>
      <w:tr w:rsidR="006D64A1" w14:paraId="174E7853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</w:tcBorders>
            <w:vAlign w:val="center"/>
          </w:tcPr>
          <w:p w14:paraId="17E3431C" w14:textId="77777777" w:rsidR="006D64A1" w:rsidRPr="00AA374B" w:rsidRDefault="006D64A1" w:rsidP="00B43D29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58" w:type="dxa"/>
            <w:gridSpan w:val="2"/>
            <w:vAlign w:val="center"/>
          </w:tcPr>
          <w:p w14:paraId="04924977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87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B1907DC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253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4F7484" w14:textId="77777777" w:rsidR="006D64A1" w:rsidRPr="00AA374B" w:rsidRDefault="006D64A1" w:rsidP="00B43D29">
            <w:pPr>
              <w:pStyle w:val="afa"/>
              <w:ind w:left="72" w:right="72"/>
            </w:pPr>
          </w:p>
        </w:tc>
        <w:tc>
          <w:tcPr>
            <w:tcW w:w="95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535AD84" w14:textId="77777777" w:rsidR="006D64A1" w:rsidRPr="00AA374B" w:rsidRDefault="006D64A1" w:rsidP="00B43D29">
            <w:pPr>
              <w:pStyle w:val="afa"/>
              <w:ind w:left="72" w:right="72"/>
            </w:pPr>
          </w:p>
        </w:tc>
      </w:tr>
      <w:tr w:rsidR="006D64A1" w14:paraId="6362B903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  <w:bottom w:val="single" w:sz="4" w:space="0" w:color="auto"/>
            </w:tcBorders>
            <w:vAlign w:val="center"/>
          </w:tcPr>
          <w:p w14:paraId="386AB3B0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707C2EDE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671EE2DF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26F27854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EFEF6E6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529ADD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剔除數</w:t>
            </w:r>
          </w:p>
        </w:tc>
        <w:tc>
          <w:tcPr>
            <w:tcW w:w="15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0BEACD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減列數</w:t>
            </w:r>
          </w:p>
        </w:tc>
        <w:tc>
          <w:tcPr>
            <w:tcW w:w="95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63B7E21" w14:textId="77777777" w:rsidR="006D64A1" w:rsidRPr="00AA374B" w:rsidRDefault="006D64A1" w:rsidP="00B43D29">
            <w:pPr>
              <w:pStyle w:val="afa"/>
              <w:ind w:left="72" w:right="72"/>
            </w:pPr>
          </w:p>
        </w:tc>
      </w:tr>
      <w:tr w:rsidR="001A6C95" w:rsidRPr="000E7836" w14:paraId="09160B97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7FF434" w14:textId="14DB5011" w:rsidR="001A6C95" w:rsidRPr="000E7836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C83C37" w14:textId="30B56407" w:rsidR="001A6C95" w:rsidRPr="000E7836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267,252,676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BAF534" w14:textId="40B47F81" w:rsidR="001A6C95" w:rsidRPr="000E7836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DA2F5" w14:textId="0B94CA2C" w:rsidR="001A6C95" w:rsidRPr="000E7836" w:rsidRDefault="001A6C95" w:rsidP="001A6C95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267,252,676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416D64" w14:textId="755F97BA" w:rsidR="001A6C95" w:rsidRPr="007E07F8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329,109,471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E0E6DBE" w14:textId="6AAF31D1" w:rsidR="001A6C95" w:rsidRPr="000E7836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94F8C1" w14:textId="356025B3" w:rsidR="001A6C95" w:rsidRPr="007E07F8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61,856,795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17B8B6" w14:textId="39698ECF" w:rsidR="001A6C95" w:rsidRPr="000E7836" w:rsidRDefault="001A6C95" w:rsidP="001A6C95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4F3D04" w:rsidRPr="000E7836" w14:paraId="0851E39B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C761CB" w14:textId="092F1927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F7C97" w14:textId="56271244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267,252,676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5B9082" w14:textId="48976E4E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3BB66" w14:textId="7707B3D3" w:rsidR="004F3D04" w:rsidRPr="00E55748" w:rsidRDefault="004F3D04" w:rsidP="004F3D0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267,252,676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F8E84F" w14:textId="489130C2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329,109,471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DF4F7A3" w14:textId="2BAAEE08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9CD195B" w14:textId="1069FCE9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61,856,795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529CAF" w14:textId="21985E30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4F3D04" w:rsidRPr="000E7836" w14:paraId="032A50A8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9578DD" w14:textId="3200C55A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AA209" w14:textId="277D32BE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267,252,676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36EE64" w14:textId="5562A0AF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6431DD" w14:textId="028A5A56" w:rsidR="004F3D04" w:rsidRPr="00E55748" w:rsidRDefault="004F3D04" w:rsidP="004F3D0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267,252,676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D9ECB0" w14:textId="0715A02E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329,109,471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A59EA04" w14:textId="406140AC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735946" w14:textId="4A3ADBD2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61,856,795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34804A" w14:textId="6D6219BF" w:rsidR="004F3D04" w:rsidRPr="00E55748" w:rsidRDefault="004F3D04" w:rsidP="004F3D0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3A753C" w:rsidRPr="000E7836" w14:paraId="31C2010F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64F23C" w14:textId="23F7748B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D99EE" w14:textId="673EC871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6F76D" w14:textId="6E9C8FFC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ECF1F" w14:textId="074C96D5" w:rsidR="003A753C" w:rsidRPr="00E55748" w:rsidRDefault="003A753C" w:rsidP="003A753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DC8B07" w14:textId="20432C98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9,193,853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1CE548F" w14:textId="4C127412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8EDF4E" w14:textId="7AFBC0DC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8,907,313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19A454" w14:textId="6782AB12" w:rsidR="003A753C" w:rsidRPr="00E55748" w:rsidRDefault="003A753C" w:rsidP="003A753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ED5EBF" w:rsidRPr="000E7836" w14:paraId="2679D271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AF6E6B" w14:textId="1928FF14" w:rsidR="00ED5EBF" w:rsidRPr="00E55748" w:rsidRDefault="00ED5EBF" w:rsidP="00ED5EB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BF422" w14:textId="0CAA9574" w:rsidR="00ED5EBF" w:rsidRPr="00E55748" w:rsidRDefault="00ED5EBF" w:rsidP="00ED5EB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1A088" w14:textId="7C113B2F" w:rsidR="00ED5EBF" w:rsidRPr="00E55748" w:rsidRDefault="00ED5EBF" w:rsidP="00ED5EB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855A0" w14:textId="1131D1E4" w:rsidR="00ED5EBF" w:rsidRPr="00E55748" w:rsidRDefault="00ED5EBF" w:rsidP="00ED5EB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B9BB41" w14:textId="252170A8" w:rsidR="00ED5EBF" w:rsidRPr="00E55748" w:rsidRDefault="00ED5EBF" w:rsidP="00ED5EB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8,907,313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E51AE9D" w14:textId="03BF3B98" w:rsidR="00ED5EBF" w:rsidRPr="00E55748" w:rsidRDefault="00ED5EBF" w:rsidP="00ED5EB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EA49C92" w14:textId="5E5CD489" w:rsidR="00ED5EBF" w:rsidRPr="00E55748" w:rsidRDefault="00ED5EBF" w:rsidP="00ED5EB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8,907,313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175737" w14:textId="1AE9C6F4" w:rsidR="00ED5EBF" w:rsidRPr="00E55748" w:rsidRDefault="00ED5EBF" w:rsidP="00ED5EB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B569C6" w:rsidRPr="000E7836" w14:paraId="7CED4BA2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8AFD76" w14:textId="13967D44" w:rsidR="00B569C6" w:rsidRPr="00E55748" w:rsidRDefault="00B569C6" w:rsidP="00B569C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A6B7D" w14:textId="17E4216B" w:rsidR="00B569C6" w:rsidRPr="00E55748" w:rsidRDefault="00B569C6" w:rsidP="00B569C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A6929" w14:textId="08268367" w:rsidR="00B569C6" w:rsidRPr="00E55748" w:rsidRDefault="00B569C6" w:rsidP="00B569C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1200F" w14:textId="31C96A7D" w:rsidR="00B569C6" w:rsidRPr="00E55748" w:rsidRDefault="00B569C6" w:rsidP="00B569C6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747DB4F" w14:textId="02F4A7E1" w:rsidR="00B569C6" w:rsidRPr="00E55748" w:rsidRDefault="00B569C6" w:rsidP="00B569C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8,907,313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AB522D7" w14:textId="685B977B" w:rsidR="00B569C6" w:rsidRPr="00E55748" w:rsidRDefault="00B569C6" w:rsidP="00B569C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067456" w14:textId="55E82B6E" w:rsidR="00B569C6" w:rsidRPr="00E55748" w:rsidRDefault="00B569C6" w:rsidP="00B569C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3348F9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8,907,313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A9E61A" w14:textId="15824A52" w:rsidR="00B569C6" w:rsidRPr="00E55748" w:rsidRDefault="00B569C6" w:rsidP="00B569C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0B58FC" w:rsidRPr="000E7836" w14:paraId="7D66E4FA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7B7E0A" w14:textId="511CE03F" w:rsidR="000B58FC" w:rsidRPr="00E55748" w:rsidRDefault="000B58FC" w:rsidP="000B58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F0699" w14:textId="65740EC5" w:rsidR="000B58FC" w:rsidRPr="00E55748" w:rsidRDefault="000B58FC" w:rsidP="000B58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CCE192" w14:textId="100F3A6B" w:rsidR="000B58FC" w:rsidRPr="00E55748" w:rsidRDefault="000B58FC" w:rsidP="000B58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6442E" w14:textId="56C34ED1" w:rsidR="000B58FC" w:rsidRPr="00E55748" w:rsidRDefault="000B58FC" w:rsidP="000B58F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A25DA6" w14:textId="0A4110FB" w:rsidR="000B58FC" w:rsidRPr="00E55748" w:rsidRDefault="000B58FC" w:rsidP="000B58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937,508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CEF77FA" w14:textId="7D745F8F" w:rsidR="000B58FC" w:rsidRPr="00E55748" w:rsidRDefault="000B58FC" w:rsidP="000B58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DAA762" w14:textId="5D78C1C7" w:rsidR="000B58FC" w:rsidRPr="00E55748" w:rsidRDefault="000B58FC" w:rsidP="000B58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937,508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54344B" w14:textId="4269F0CC" w:rsidR="000B58FC" w:rsidRPr="00E55748" w:rsidRDefault="000B58FC" w:rsidP="000B58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683C73" w:rsidRPr="000E7836" w14:paraId="7C4CE90C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6B52D0" w14:textId="464891A0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4E97B" w14:textId="60ABECBC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DC728" w14:textId="7CA1B602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E4192" w14:textId="6DA9408D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8C64824" w14:textId="54811072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7,969,805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9CA7F91" w14:textId="7A8CFBA6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8CCC7E" w14:textId="2B3C734D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7,969,805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8DF06A" w14:textId="67E7975D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683C73" w:rsidRPr="000E7836" w14:paraId="33F388CE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9569B2" w14:textId="582593C6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04A0B6" w14:textId="6A7BC690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65828" w14:textId="4BEB7752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0E1E7" w14:textId="681D7036" w:rsidR="00683C73" w:rsidRPr="00E55748" w:rsidRDefault="00683C73" w:rsidP="00683C73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A73FEC" w14:textId="1DDE9708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B4C14E0" w14:textId="759C2F74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C9D4E7" w14:textId="2F98FBFE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F981C0" w14:textId="70CB84BF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E55748"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  <w:t xml:space="preserve"> </w:t>
            </w:r>
          </w:p>
        </w:tc>
      </w:tr>
      <w:tr w:rsidR="00683C73" w:rsidRPr="000E7836" w14:paraId="2D5F0DB9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59125E" w14:textId="1E53FAC1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27950" w14:textId="015CA5FB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4D1C0" w14:textId="07ECD5C9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3F6480" w14:textId="52871B60" w:rsidR="00683C73" w:rsidRPr="00E55748" w:rsidRDefault="00683C73" w:rsidP="00683C73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FF73B7" w14:textId="31B59D99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F071EED" w14:textId="04DFDFA7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3A5612" w14:textId="0F24F699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04C0A4" w14:textId="77777777" w:rsidR="00683C73" w:rsidRPr="00E55748" w:rsidRDefault="00683C73" w:rsidP="00683C7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E54E3B" w:rsidRPr="000E7836" w14:paraId="1025E557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9F6FBB" w14:textId="4DE22D9D" w:rsidR="00E54E3B" w:rsidRPr="00E55748" w:rsidRDefault="00E54E3B" w:rsidP="00E54E3B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E2B47" w14:textId="13930B1E" w:rsidR="00E54E3B" w:rsidRPr="00E55748" w:rsidRDefault="00E54E3B" w:rsidP="00E54E3B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F3489" w14:textId="21C8F0FF" w:rsidR="00E54E3B" w:rsidRPr="00E55748" w:rsidRDefault="00E54E3B" w:rsidP="00E54E3B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F3B45" w14:textId="7C9F4C6D" w:rsidR="00E54E3B" w:rsidRPr="00E55748" w:rsidRDefault="00E54E3B" w:rsidP="00E54E3B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019531" w14:textId="76F39EFA" w:rsidR="00E54E3B" w:rsidRPr="00E55748" w:rsidRDefault="00E54E3B" w:rsidP="00E54E3B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286,540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9C54B73" w14:textId="1AC3BA7B" w:rsidR="00E54E3B" w:rsidRPr="00E55748" w:rsidRDefault="00E54E3B" w:rsidP="00E54E3B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EC3BAA" w14:textId="6164386C" w:rsidR="00E54E3B" w:rsidRPr="00E55748" w:rsidRDefault="00E54E3B" w:rsidP="00E54E3B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B9CE23" w14:textId="77777777" w:rsidR="00E54E3B" w:rsidRPr="00E55748" w:rsidRDefault="00E54E3B" w:rsidP="00E54E3B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907F87" w:rsidRPr="000E7836" w14:paraId="222DED6E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0853AB" w14:textId="3A8A771D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E927F" w14:textId="737ED9E7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707FF" w14:textId="47ADC8DF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AB720" w14:textId="264ACC11" w:rsidR="00907F87" w:rsidRPr="00E55748" w:rsidRDefault="00907F87" w:rsidP="00907F87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A01945" w14:textId="326B0FCE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230,651,479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4F65352" w14:textId="453E82C4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E72FCD" w14:textId="3F7C0395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230,651,479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21C275" w14:textId="46974C98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907F87" w:rsidRPr="000E7836" w14:paraId="5203FA7D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822D87" w14:textId="13A247AB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949C4" w14:textId="53A42B1C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2FC71C" w14:textId="5C16AFA8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F64E04" w14:textId="6D5D9BBE" w:rsidR="00907F87" w:rsidRPr="00E55748" w:rsidRDefault="00907F87" w:rsidP="00907F87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1BEF48" w14:textId="3B2CAE73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230,651,479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DB77280" w14:textId="3C2D574E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B06E11" w14:textId="327B29E6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230,651,479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7B6CA7" w14:textId="77777777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907F87" w:rsidRPr="000E7836" w14:paraId="11C29644" w14:textId="77777777" w:rsidTr="0014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4DD6C1" w14:textId="3A0318DF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47291" w14:textId="23DE0552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C1752" w14:textId="177EDA42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754D1" w14:textId="7887C3AE" w:rsidR="00907F87" w:rsidRPr="00E55748" w:rsidRDefault="00907F87" w:rsidP="00907F87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3DC053" w14:textId="0B6AE2C6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230,651,479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E08074C" w14:textId="1E8A8373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50CAB99" w14:textId="42E18B20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-3"/>
                <w:w w:val="90"/>
                <w:sz w:val="18"/>
                <w:szCs w:val="18"/>
              </w:rPr>
            </w:pPr>
            <w:r w:rsidRPr="0024075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230,651,479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20073E" w14:textId="77777777" w:rsidR="00907F87" w:rsidRPr="00E55748" w:rsidRDefault="00907F87" w:rsidP="00907F8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7E83F44A" w14:textId="77777777" w:rsidTr="002D34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F68563B" w14:textId="16FAEDA2" w:rsidR="00CD399F" w:rsidRPr="006A26ED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A26E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C1085F" w14:textId="337B1C52" w:rsidR="00CD399F" w:rsidRPr="006A26ED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A26E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6B16C7" w14:textId="14FA3FAC" w:rsidR="00CD399F" w:rsidRPr="006A26ED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A26E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55AA47" w14:textId="5F6960B4" w:rsidR="00CD399F" w:rsidRPr="004C7F33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4C7F33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26BC5" w14:textId="6B820C40" w:rsidR="00CD399F" w:rsidRPr="004C7F33" w:rsidRDefault="004C7F33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4C7F3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230,651,479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9D0F5B" w14:textId="3C7AD68E" w:rsidR="00CD399F" w:rsidRPr="004C7F33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4C7F33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2BEAC" w14:textId="7A8880C6" w:rsidR="00CD399F" w:rsidRPr="004C7F33" w:rsidRDefault="004C7F33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4C7F3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230,651,479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99132" w14:textId="5EEA3DFB" w:rsidR="00CD399F" w:rsidRPr="00E5574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color w:val="FF0000"/>
                <w:spacing w:val="0"/>
                <w:w w:val="90"/>
                <w:sz w:val="18"/>
                <w:szCs w:val="18"/>
              </w:rPr>
            </w:pPr>
            <w:r w:rsidRPr="00E55748">
              <w:rPr>
                <w:rFonts w:ascii="細明體" w:eastAsia="細明體" w:hAnsi="細明體"/>
                <w:noProof/>
                <w:color w:val="FF0000"/>
                <w:w w:val="90"/>
                <w:sz w:val="18"/>
                <w:szCs w:val="18"/>
              </w:rPr>
              <w:t xml:space="preserve"> </w:t>
            </w:r>
          </w:p>
        </w:tc>
      </w:tr>
    </w:tbl>
    <w:p w14:paraId="18085685" w14:textId="77777777" w:rsidR="00E532C4" w:rsidRPr="003868AF" w:rsidRDefault="00E532C4" w:rsidP="00924FFF">
      <w:pPr>
        <w:pStyle w:val="ab"/>
        <w:spacing w:afterLines="50" w:after="180" w:line="40" w:lineRule="exact"/>
        <w:jc w:val="right"/>
        <w:rPr>
          <w:sz w:val="24"/>
          <w:szCs w:val="24"/>
          <w:u w:val="single"/>
        </w:rPr>
      </w:pPr>
    </w:p>
    <w:sectPr w:rsidR="00E532C4" w:rsidRPr="003868AF" w:rsidSect="00D148F9">
      <w:footerReference w:type="even" r:id="rId7"/>
      <w:footerReference w:type="default" r:id="rId8"/>
      <w:pgSz w:w="11907" w:h="16840" w:code="9"/>
      <w:pgMar w:top="1418" w:right="851" w:bottom="1418" w:left="567" w:header="1021" w:footer="73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F5ECF" w14:textId="77777777" w:rsidR="006D64A1" w:rsidRDefault="006D64A1">
      <w:r>
        <w:separator/>
      </w:r>
    </w:p>
  </w:endnote>
  <w:endnote w:type="continuationSeparator" w:id="0">
    <w:p w14:paraId="3A6A30C3" w14:textId="77777777" w:rsidR="006D64A1" w:rsidRDefault="006D6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0E319" w14:textId="4855A895" w:rsidR="00B218D4" w:rsidRPr="00B24300" w:rsidRDefault="00443A32" w:rsidP="00407D2C">
    <w:pPr>
      <w:pStyle w:val="a5"/>
      <w:jc w:val="center"/>
      <w:rPr>
        <w:rFonts w:ascii="標楷體" w:eastAsia="標楷體" w:hAnsi="標楷體"/>
      </w:rPr>
    </w:pPr>
    <w:proofErr w:type="gramStart"/>
    <w:r>
      <w:rPr>
        <w:rFonts w:ascii="標楷體" w:eastAsia="標楷體" w:hAnsi="標楷體" w:hint="eastAsia"/>
      </w:rPr>
      <w:t>戊</w:t>
    </w:r>
    <w:proofErr w:type="gramEnd"/>
    <w:r w:rsidR="000A6EF2" w:rsidRPr="007848C9">
      <w:rPr>
        <w:rFonts w:ascii="標楷體" w:eastAsia="標楷體" w:hAnsi="標楷體" w:hint="eastAsia"/>
      </w:rPr>
      <w:t>－</w:t>
    </w:r>
    <w:r w:rsidR="00B218D4" w:rsidRPr="00B24300">
      <w:rPr>
        <w:rStyle w:val="a8"/>
        <w:rFonts w:ascii="標楷體" w:eastAsia="標楷體" w:hAnsi="標楷體"/>
      </w:rPr>
      <w:fldChar w:fldCharType="begin"/>
    </w:r>
    <w:r w:rsidR="00B218D4" w:rsidRPr="00B24300">
      <w:rPr>
        <w:rStyle w:val="a8"/>
        <w:rFonts w:ascii="標楷體" w:eastAsia="標楷體" w:hAnsi="標楷體"/>
      </w:rPr>
      <w:instrText xml:space="preserve"> PAGE </w:instrText>
    </w:r>
    <w:r w:rsidR="00B218D4" w:rsidRPr="00B24300">
      <w:rPr>
        <w:rStyle w:val="a8"/>
        <w:rFonts w:ascii="標楷體" w:eastAsia="標楷體" w:hAnsi="標楷體"/>
      </w:rPr>
      <w:fldChar w:fldCharType="separate"/>
    </w:r>
    <w:r w:rsidR="00665E46">
      <w:rPr>
        <w:rStyle w:val="a8"/>
        <w:rFonts w:ascii="標楷體" w:eastAsia="標楷體" w:hAnsi="標楷體"/>
        <w:noProof/>
      </w:rPr>
      <w:t>6</w:t>
    </w:r>
    <w:r w:rsidR="00B218D4" w:rsidRPr="00B24300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7E32" w14:textId="289C6B3C" w:rsidR="00B218D4" w:rsidRDefault="00443A32" w:rsidP="00044E3F">
    <w:pPr>
      <w:pStyle w:val="a5"/>
      <w:jc w:val="center"/>
    </w:pPr>
    <w:proofErr w:type="gramStart"/>
    <w:r>
      <w:rPr>
        <w:rFonts w:ascii="標楷體" w:eastAsia="標楷體" w:hAnsi="標楷體" w:hint="eastAsia"/>
      </w:rPr>
      <w:t>戊</w:t>
    </w:r>
    <w:proofErr w:type="gramEnd"/>
    <w:r w:rsidR="000A6EF2" w:rsidRPr="007848C9">
      <w:rPr>
        <w:rFonts w:ascii="標楷體" w:eastAsia="標楷體" w:hAnsi="標楷體" w:hint="eastAsia"/>
      </w:rPr>
      <w:t>－</w:t>
    </w:r>
    <w:r w:rsidR="00B218D4" w:rsidRPr="00B24300">
      <w:rPr>
        <w:rStyle w:val="a8"/>
        <w:rFonts w:ascii="標楷體" w:eastAsia="標楷體" w:hAnsi="標楷體"/>
      </w:rPr>
      <w:fldChar w:fldCharType="begin"/>
    </w:r>
    <w:r w:rsidR="00B218D4" w:rsidRPr="00B24300">
      <w:rPr>
        <w:rStyle w:val="a8"/>
        <w:rFonts w:ascii="標楷體" w:eastAsia="標楷體" w:hAnsi="標楷體"/>
      </w:rPr>
      <w:instrText xml:space="preserve"> PAGE </w:instrText>
    </w:r>
    <w:r w:rsidR="00B218D4" w:rsidRPr="00B24300">
      <w:rPr>
        <w:rStyle w:val="a8"/>
        <w:rFonts w:ascii="標楷體" w:eastAsia="標楷體" w:hAnsi="標楷體"/>
      </w:rPr>
      <w:fldChar w:fldCharType="separate"/>
    </w:r>
    <w:r w:rsidR="001B487A">
      <w:rPr>
        <w:rStyle w:val="a8"/>
        <w:rFonts w:ascii="標楷體" w:eastAsia="標楷體" w:hAnsi="標楷體"/>
        <w:noProof/>
      </w:rPr>
      <w:t>7</w:t>
    </w:r>
    <w:r w:rsidR="00B218D4" w:rsidRPr="00B24300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39F03" w14:textId="77777777" w:rsidR="006D64A1" w:rsidRDefault="006D64A1">
      <w:r>
        <w:separator/>
      </w:r>
    </w:p>
  </w:footnote>
  <w:footnote w:type="continuationSeparator" w:id="0">
    <w:p w14:paraId="011C3FE5" w14:textId="77777777" w:rsidR="006D64A1" w:rsidRDefault="006D6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8ED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cs="Times New Roman" w:hint="eastAsia"/>
      </w:rPr>
    </w:lvl>
  </w:abstractNum>
  <w:abstractNum w:abstractNumId="4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5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7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8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237E5E0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26D97D7B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13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  <w:rPr>
        <w:rFonts w:cs="Times New Roman"/>
      </w:rPr>
    </w:lvl>
  </w:abstractNum>
  <w:abstractNum w:abstractNumId="14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cs="Times New Roman" w:hint="eastAsia"/>
      </w:rPr>
    </w:lvl>
  </w:abstractNum>
  <w:abstractNum w:abstractNumId="18" w15:restartNumberingAfterBreak="0">
    <w:nsid w:val="62C607CC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0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22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3" w15:restartNumberingAfterBreak="0">
    <w:nsid w:val="6C653DF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 w15:restartNumberingAfterBreak="0">
    <w:nsid w:val="6CEF514F"/>
    <w:multiLevelType w:val="hybridMultilevel"/>
    <w:tmpl w:val="EECA405C"/>
    <w:lvl w:ilvl="0" w:tplc="3E6C3562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cs="Times New Roman" w:hint="eastAsia"/>
      </w:rPr>
    </w:lvl>
    <w:lvl w:ilvl="1" w:tplc="7E2E1D24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  <w:rPr>
        <w:rFonts w:cs="Times New Roman"/>
      </w:rPr>
    </w:lvl>
    <w:lvl w:ilvl="2" w:tplc="4D504CE6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  <w:rPr>
        <w:rFonts w:cs="Times New Roman"/>
      </w:rPr>
    </w:lvl>
    <w:lvl w:ilvl="3" w:tplc="70DC4C26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4" w:tplc="C46CDEE0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5" w:tplc="CF9AEBFA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6" w:tplc="9B1CEF98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7" w:tplc="511AB018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8" w:tplc="35123A1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  <w:rPr>
        <w:rFonts w:cs="Times New Roman"/>
      </w:rPr>
    </w:lvl>
  </w:abstractNum>
  <w:abstractNum w:abstractNumId="25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 w15:restartNumberingAfterBreak="0">
    <w:nsid w:val="71FD3B65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28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9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1551569729">
    <w:abstractNumId w:val="7"/>
  </w:num>
  <w:num w:numId="2" w16cid:durableId="1944411228">
    <w:abstractNumId w:val="17"/>
  </w:num>
  <w:num w:numId="3" w16cid:durableId="483669667">
    <w:abstractNumId w:val="22"/>
  </w:num>
  <w:num w:numId="4" w16cid:durableId="1370030181">
    <w:abstractNumId w:val="19"/>
  </w:num>
  <w:num w:numId="5" w16cid:durableId="677125054">
    <w:abstractNumId w:val="28"/>
  </w:num>
  <w:num w:numId="6" w16cid:durableId="510726414">
    <w:abstractNumId w:val="12"/>
  </w:num>
  <w:num w:numId="7" w16cid:durableId="893665796">
    <w:abstractNumId w:val="27"/>
  </w:num>
  <w:num w:numId="8" w16cid:durableId="1796173999">
    <w:abstractNumId w:val="21"/>
  </w:num>
  <w:num w:numId="9" w16cid:durableId="2130582735">
    <w:abstractNumId w:val="1"/>
  </w:num>
  <w:num w:numId="10" w16cid:durableId="176118959">
    <w:abstractNumId w:val="3"/>
  </w:num>
  <w:num w:numId="11" w16cid:durableId="1759905198">
    <w:abstractNumId w:val="6"/>
  </w:num>
  <w:num w:numId="12" w16cid:durableId="361395809">
    <w:abstractNumId w:val="4"/>
  </w:num>
  <w:num w:numId="13" w16cid:durableId="257906977">
    <w:abstractNumId w:val="24"/>
  </w:num>
  <w:num w:numId="14" w16cid:durableId="1828939316">
    <w:abstractNumId w:val="29"/>
  </w:num>
  <w:num w:numId="15" w16cid:durableId="288319380">
    <w:abstractNumId w:val="2"/>
  </w:num>
  <w:num w:numId="16" w16cid:durableId="636881186">
    <w:abstractNumId w:val="5"/>
  </w:num>
  <w:num w:numId="17" w16cid:durableId="71439160">
    <w:abstractNumId w:val="25"/>
  </w:num>
  <w:num w:numId="18" w16cid:durableId="913247764">
    <w:abstractNumId w:val="15"/>
  </w:num>
  <w:num w:numId="19" w16cid:durableId="1091781189">
    <w:abstractNumId w:val="9"/>
  </w:num>
  <w:num w:numId="20" w16cid:durableId="133988315">
    <w:abstractNumId w:val="14"/>
  </w:num>
  <w:num w:numId="21" w16cid:durableId="237256595">
    <w:abstractNumId w:val="20"/>
  </w:num>
  <w:num w:numId="22" w16cid:durableId="931351199">
    <w:abstractNumId w:val="8"/>
  </w:num>
  <w:num w:numId="23" w16cid:durableId="596642404">
    <w:abstractNumId w:val="13"/>
  </w:num>
  <w:num w:numId="24" w16cid:durableId="1535187624">
    <w:abstractNumId w:val="16"/>
  </w:num>
  <w:num w:numId="25" w16cid:durableId="4038361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01347829">
    <w:abstractNumId w:val="0"/>
  </w:num>
  <w:num w:numId="27" w16cid:durableId="1180241732">
    <w:abstractNumId w:val="23"/>
  </w:num>
  <w:num w:numId="28" w16cid:durableId="1209143862">
    <w:abstractNumId w:val="26"/>
  </w:num>
  <w:num w:numId="29" w16cid:durableId="801195148">
    <w:abstractNumId w:val="10"/>
  </w:num>
  <w:num w:numId="30" w16cid:durableId="894049261">
    <w:abstractNumId w:val="18"/>
  </w:num>
  <w:num w:numId="31" w16cid:durableId="19577138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歲出決算修正數明細表L.doc"/>
  </w:mailMerge>
  <w:defaultTabStop w:val="360"/>
  <w:evenAndOddHeader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4A1"/>
    <w:rsid w:val="00002929"/>
    <w:rsid w:val="00002EA9"/>
    <w:rsid w:val="00003A4A"/>
    <w:rsid w:val="00004C33"/>
    <w:rsid w:val="00005D2F"/>
    <w:rsid w:val="00014123"/>
    <w:rsid w:val="0001480C"/>
    <w:rsid w:val="00016524"/>
    <w:rsid w:val="00024667"/>
    <w:rsid w:val="00025BAF"/>
    <w:rsid w:val="00026F89"/>
    <w:rsid w:val="00032336"/>
    <w:rsid w:val="00036074"/>
    <w:rsid w:val="00043AA1"/>
    <w:rsid w:val="00044583"/>
    <w:rsid w:val="00044E3F"/>
    <w:rsid w:val="00044E45"/>
    <w:rsid w:val="000540A6"/>
    <w:rsid w:val="00054875"/>
    <w:rsid w:val="00054C69"/>
    <w:rsid w:val="00057128"/>
    <w:rsid w:val="00061B26"/>
    <w:rsid w:val="00064B68"/>
    <w:rsid w:val="00065A6E"/>
    <w:rsid w:val="00066C76"/>
    <w:rsid w:val="00067D25"/>
    <w:rsid w:val="0007280E"/>
    <w:rsid w:val="00073E3A"/>
    <w:rsid w:val="00075A8C"/>
    <w:rsid w:val="00076BA2"/>
    <w:rsid w:val="00081DF1"/>
    <w:rsid w:val="00083092"/>
    <w:rsid w:val="000833D2"/>
    <w:rsid w:val="00085E35"/>
    <w:rsid w:val="00086E99"/>
    <w:rsid w:val="000901E0"/>
    <w:rsid w:val="0009021E"/>
    <w:rsid w:val="000910DF"/>
    <w:rsid w:val="00093CFD"/>
    <w:rsid w:val="00095462"/>
    <w:rsid w:val="0009549A"/>
    <w:rsid w:val="00095ABE"/>
    <w:rsid w:val="000965C0"/>
    <w:rsid w:val="000968F8"/>
    <w:rsid w:val="00096AB8"/>
    <w:rsid w:val="0009739A"/>
    <w:rsid w:val="00097885"/>
    <w:rsid w:val="000A00FF"/>
    <w:rsid w:val="000A401F"/>
    <w:rsid w:val="000A4417"/>
    <w:rsid w:val="000A6335"/>
    <w:rsid w:val="000A6EF2"/>
    <w:rsid w:val="000B0162"/>
    <w:rsid w:val="000B07CB"/>
    <w:rsid w:val="000B0E44"/>
    <w:rsid w:val="000B2280"/>
    <w:rsid w:val="000B58FC"/>
    <w:rsid w:val="000C25B9"/>
    <w:rsid w:val="000C2C81"/>
    <w:rsid w:val="000C3FE4"/>
    <w:rsid w:val="000C4292"/>
    <w:rsid w:val="000C581F"/>
    <w:rsid w:val="000C6B17"/>
    <w:rsid w:val="000C7E66"/>
    <w:rsid w:val="000D199D"/>
    <w:rsid w:val="000D548E"/>
    <w:rsid w:val="000D561A"/>
    <w:rsid w:val="000D5CD7"/>
    <w:rsid w:val="000D5D6B"/>
    <w:rsid w:val="000E1307"/>
    <w:rsid w:val="000E400B"/>
    <w:rsid w:val="000E6648"/>
    <w:rsid w:val="000F1A94"/>
    <w:rsid w:val="000F217E"/>
    <w:rsid w:val="000F31CD"/>
    <w:rsid w:val="000F3292"/>
    <w:rsid w:val="000F3924"/>
    <w:rsid w:val="000F5BF5"/>
    <w:rsid w:val="001005DC"/>
    <w:rsid w:val="00101784"/>
    <w:rsid w:val="00104828"/>
    <w:rsid w:val="00105824"/>
    <w:rsid w:val="0011008E"/>
    <w:rsid w:val="00111F19"/>
    <w:rsid w:val="00112128"/>
    <w:rsid w:val="001128AC"/>
    <w:rsid w:val="00113C64"/>
    <w:rsid w:val="001168DC"/>
    <w:rsid w:val="001176DA"/>
    <w:rsid w:val="00123734"/>
    <w:rsid w:val="00126C6E"/>
    <w:rsid w:val="001270B1"/>
    <w:rsid w:val="001322EC"/>
    <w:rsid w:val="0013255E"/>
    <w:rsid w:val="00132AC1"/>
    <w:rsid w:val="00134E0B"/>
    <w:rsid w:val="001414CC"/>
    <w:rsid w:val="00143C2B"/>
    <w:rsid w:val="001441B3"/>
    <w:rsid w:val="00145960"/>
    <w:rsid w:val="001472A4"/>
    <w:rsid w:val="00152066"/>
    <w:rsid w:val="00154261"/>
    <w:rsid w:val="00162019"/>
    <w:rsid w:val="00162E16"/>
    <w:rsid w:val="001639F2"/>
    <w:rsid w:val="00163C26"/>
    <w:rsid w:val="001669E4"/>
    <w:rsid w:val="001722F4"/>
    <w:rsid w:val="00176560"/>
    <w:rsid w:val="00177AF9"/>
    <w:rsid w:val="00177F13"/>
    <w:rsid w:val="001803EB"/>
    <w:rsid w:val="00182571"/>
    <w:rsid w:val="0018726F"/>
    <w:rsid w:val="00190ECA"/>
    <w:rsid w:val="001920F4"/>
    <w:rsid w:val="00197DAD"/>
    <w:rsid w:val="001A0136"/>
    <w:rsid w:val="001A33A8"/>
    <w:rsid w:val="001A3D2E"/>
    <w:rsid w:val="001A40AA"/>
    <w:rsid w:val="001A5CD0"/>
    <w:rsid w:val="001A6C95"/>
    <w:rsid w:val="001B1A9D"/>
    <w:rsid w:val="001B3779"/>
    <w:rsid w:val="001B487A"/>
    <w:rsid w:val="001B4A7F"/>
    <w:rsid w:val="001B519A"/>
    <w:rsid w:val="001B6085"/>
    <w:rsid w:val="001B616E"/>
    <w:rsid w:val="001B7928"/>
    <w:rsid w:val="001C4F10"/>
    <w:rsid w:val="001C61B2"/>
    <w:rsid w:val="001C6EF5"/>
    <w:rsid w:val="001C7118"/>
    <w:rsid w:val="001C727C"/>
    <w:rsid w:val="001D04ED"/>
    <w:rsid w:val="001D0713"/>
    <w:rsid w:val="001D1E04"/>
    <w:rsid w:val="001D2402"/>
    <w:rsid w:val="001D5E1F"/>
    <w:rsid w:val="001D6081"/>
    <w:rsid w:val="001D7936"/>
    <w:rsid w:val="001E069C"/>
    <w:rsid w:val="001E2A42"/>
    <w:rsid w:val="001F06CE"/>
    <w:rsid w:val="001F0E6E"/>
    <w:rsid w:val="001F1605"/>
    <w:rsid w:val="001F1D59"/>
    <w:rsid w:val="001F58CF"/>
    <w:rsid w:val="001F64C6"/>
    <w:rsid w:val="00201361"/>
    <w:rsid w:val="002028D3"/>
    <w:rsid w:val="00202B0F"/>
    <w:rsid w:val="00202CB2"/>
    <w:rsid w:val="002049B6"/>
    <w:rsid w:val="00206932"/>
    <w:rsid w:val="00206FE6"/>
    <w:rsid w:val="0020758E"/>
    <w:rsid w:val="00211268"/>
    <w:rsid w:val="002143C4"/>
    <w:rsid w:val="00217EF0"/>
    <w:rsid w:val="00222C03"/>
    <w:rsid w:val="00223490"/>
    <w:rsid w:val="00223741"/>
    <w:rsid w:val="002258F7"/>
    <w:rsid w:val="0022764D"/>
    <w:rsid w:val="00231F60"/>
    <w:rsid w:val="00233A97"/>
    <w:rsid w:val="002355E6"/>
    <w:rsid w:val="002358C1"/>
    <w:rsid w:val="00237007"/>
    <w:rsid w:val="002377AC"/>
    <w:rsid w:val="00237FFA"/>
    <w:rsid w:val="00243A94"/>
    <w:rsid w:val="00243D6B"/>
    <w:rsid w:val="00244B17"/>
    <w:rsid w:val="00245760"/>
    <w:rsid w:val="00245CBC"/>
    <w:rsid w:val="00246D05"/>
    <w:rsid w:val="002500B3"/>
    <w:rsid w:val="00253686"/>
    <w:rsid w:val="00253731"/>
    <w:rsid w:val="00253F11"/>
    <w:rsid w:val="00255EBE"/>
    <w:rsid w:val="002609B4"/>
    <w:rsid w:val="00262207"/>
    <w:rsid w:val="002630D0"/>
    <w:rsid w:val="00270B2F"/>
    <w:rsid w:val="00271456"/>
    <w:rsid w:val="00271C42"/>
    <w:rsid w:val="002742C0"/>
    <w:rsid w:val="002779E2"/>
    <w:rsid w:val="0028166D"/>
    <w:rsid w:val="00284882"/>
    <w:rsid w:val="002926D1"/>
    <w:rsid w:val="002931B5"/>
    <w:rsid w:val="0029405E"/>
    <w:rsid w:val="002950E7"/>
    <w:rsid w:val="002A2675"/>
    <w:rsid w:val="002A4148"/>
    <w:rsid w:val="002A7A0E"/>
    <w:rsid w:val="002B1B51"/>
    <w:rsid w:val="002B2657"/>
    <w:rsid w:val="002B267B"/>
    <w:rsid w:val="002B3377"/>
    <w:rsid w:val="002B4256"/>
    <w:rsid w:val="002C22E5"/>
    <w:rsid w:val="002C2A53"/>
    <w:rsid w:val="002C35A2"/>
    <w:rsid w:val="002C4ECA"/>
    <w:rsid w:val="002C4FDB"/>
    <w:rsid w:val="002C5C9B"/>
    <w:rsid w:val="002C651C"/>
    <w:rsid w:val="002C78CB"/>
    <w:rsid w:val="002C798A"/>
    <w:rsid w:val="002D1032"/>
    <w:rsid w:val="002D1563"/>
    <w:rsid w:val="002D34E7"/>
    <w:rsid w:val="002D3AFC"/>
    <w:rsid w:val="002D523E"/>
    <w:rsid w:val="002D6B59"/>
    <w:rsid w:val="002E09B3"/>
    <w:rsid w:val="002E13C8"/>
    <w:rsid w:val="002E2283"/>
    <w:rsid w:val="002E7D36"/>
    <w:rsid w:val="002F336E"/>
    <w:rsid w:val="002F39EA"/>
    <w:rsid w:val="002F41D9"/>
    <w:rsid w:val="002F4D48"/>
    <w:rsid w:val="002F7C33"/>
    <w:rsid w:val="0030355D"/>
    <w:rsid w:val="0030397B"/>
    <w:rsid w:val="00304F24"/>
    <w:rsid w:val="00305806"/>
    <w:rsid w:val="00307387"/>
    <w:rsid w:val="00312FCB"/>
    <w:rsid w:val="00314F51"/>
    <w:rsid w:val="003166CF"/>
    <w:rsid w:val="00317235"/>
    <w:rsid w:val="0032152F"/>
    <w:rsid w:val="00326636"/>
    <w:rsid w:val="00340FF2"/>
    <w:rsid w:val="003413BB"/>
    <w:rsid w:val="00341C5A"/>
    <w:rsid w:val="00341E85"/>
    <w:rsid w:val="00344A24"/>
    <w:rsid w:val="00344BAC"/>
    <w:rsid w:val="00350B92"/>
    <w:rsid w:val="00351899"/>
    <w:rsid w:val="00355BBB"/>
    <w:rsid w:val="00355FA5"/>
    <w:rsid w:val="003564D1"/>
    <w:rsid w:val="00357F2D"/>
    <w:rsid w:val="00360414"/>
    <w:rsid w:val="0036539A"/>
    <w:rsid w:val="00367F36"/>
    <w:rsid w:val="00371500"/>
    <w:rsid w:val="00371E92"/>
    <w:rsid w:val="00373162"/>
    <w:rsid w:val="003768F2"/>
    <w:rsid w:val="00383AC0"/>
    <w:rsid w:val="003868AF"/>
    <w:rsid w:val="00386978"/>
    <w:rsid w:val="003870D4"/>
    <w:rsid w:val="003937B5"/>
    <w:rsid w:val="00394FB0"/>
    <w:rsid w:val="00395B7A"/>
    <w:rsid w:val="003A0C33"/>
    <w:rsid w:val="003A1CAC"/>
    <w:rsid w:val="003A2E7A"/>
    <w:rsid w:val="003A30BC"/>
    <w:rsid w:val="003A37BC"/>
    <w:rsid w:val="003A495B"/>
    <w:rsid w:val="003A49A0"/>
    <w:rsid w:val="003A6E4B"/>
    <w:rsid w:val="003A753C"/>
    <w:rsid w:val="003B0669"/>
    <w:rsid w:val="003B2616"/>
    <w:rsid w:val="003B369D"/>
    <w:rsid w:val="003B3780"/>
    <w:rsid w:val="003B652E"/>
    <w:rsid w:val="003C0A34"/>
    <w:rsid w:val="003C12C2"/>
    <w:rsid w:val="003C1542"/>
    <w:rsid w:val="003C1E6B"/>
    <w:rsid w:val="003C235A"/>
    <w:rsid w:val="003C3B7F"/>
    <w:rsid w:val="003C6153"/>
    <w:rsid w:val="003C6F68"/>
    <w:rsid w:val="003D19D5"/>
    <w:rsid w:val="003D5790"/>
    <w:rsid w:val="003E5057"/>
    <w:rsid w:val="003E6CC1"/>
    <w:rsid w:val="003E7355"/>
    <w:rsid w:val="003F27C4"/>
    <w:rsid w:val="003F2D6B"/>
    <w:rsid w:val="003F4C9A"/>
    <w:rsid w:val="003F77F3"/>
    <w:rsid w:val="003F7EEB"/>
    <w:rsid w:val="00400B0B"/>
    <w:rsid w:val="00402A33"/>
    <w:rsid w:val="004030AA"/>
    <w:rsid w:val="00403530"/>
    <w:rsid w:val="00404E73"/>
    <w:rsid w:val="00407284"/>
    <w:rsid w:val="00407D2C"/>
    <w:rsid w:val="00411C64"/>
    <w:rsid w:val="0041314D"/>
    <w:rsid w:val="004146FF"/>
    <w:rsid w:val="00415AC3"/>
    <w:rsid w:val="00415E06"/>
    <w:rsid w:val="0042341C"/>
    <w:rsid w:val="004254A3"/>
    <w:rsid w:val="004263A2"/>
    <w:rsid w:val="0043140F"/>
    <w:rsid w:val="0043328C"/>
    <w:rsid w:val="004349B0"/>
    <w:rsid w:val="00436851"/>
    <w:rsid w:val="00437346"/>
    <w:rsid w:val="00437B75"/>
    <w:rsid w:val="00440626"/>
    <w:rsid w:val="00441655"/>
    <w:rsid w:val="00443A32"/>
    <w:rsid w:val="004468C2"/>
    <w:rsid w:val="00446B8E"/>
    <w:rsid w:val="00450022"/>
    <w:rsid w:val="00450146"/>
    <w:rsid w:val="004567A7"/>
    <w:rsid w:val="0045733D"/>
    <w:rsid w:val="00460436"/>
    <w:rsid w:val="004623DB"/>
    <w:rsid w:val="00462A1C"/>
    <w:rsid w:val="00463DF7"/>
    <w:rsid w:val="0046417F"/>
    <w:rsid w:val="00470B75"/>
    <w:rsid w:val="00472F66"/>
    <w:rsid w:val="00472FA8"/>
    <w:rsid w:val="00480536"/>
    <w:rsid w:val="004845C1"/>
    <w:rsid w:val="00487E06"/>
    <w:rsid w:val="004930E0"/>
    <w:rsid w:val="004933CB"/>
    <w:rsid w:val="004A15C1"/>
    <w:rsid w:val="004A3CE2"/>
    <w:rsid w:val="004A3F18"/>
    <w:rsid w:val="004A7FE3"/>
    <w:rsid w:val="004B0674"/>
    <w:rsid w:val="004B0938"/>
    <w:rsid w:val="004B32F5"/>
    <w:rsid w:val="004B7DC3"/>
    <w:rsid w:val="004C35E8"/>
    <w:rsid w:val="004C41F7"/>
    <w:rsid w:val="004C50F2"/>
    <w:rsid w:val="004C7F33"/>
    <w:rsid w:val="004D23F2"/>
    <w:rsid w:val="004D2EC5"/>
    <w:rsid w:val="004D4091"/>
    <w:rsid w:val="004D630E"/>
    <w:rsid w:val="004D70C8"/>
    <w:rsid w:val="004D7426"/>
    <w:rsid w:val="004D7631"/>
    <w:rsid w:val="004E1054"/>
    <w:rsid w:val="004E259B"/>
    <w:rsid w:val="004E2604"/>
    <w:rsid w:val="004E2F30"/>
    <w:rsid w:val="004E543E"/>
    <w:rsid w:val="004E6F3C"/>
    <w:rsid w:val="004E7218"/>
    <w:rsid w:val="004E7AD4"/>
    <w:rsid w:val="004F00B9"/>
    <w:rsid w:val="004F1AEC"/>
    <w:rsid w:val="004F2613"/>
    <w:rsid w:val="004F2866"/>
    <w:rsid w:val="004F30F4"/>
    <w:rsid w:val="004F3D04"/>
    <w:rsid w:val="0050094E"/>
    <w:rsid w:val="005013EA"/>
    <w:rsid w:val="00505441"/>
    <w:rsid w:val="0050556A"/>
    <w:rsid w:val="00507953"/>
    <w:rsid w:val="00512E42"/>
    <w:rsid w:val="005152E4"/>
    <w:rsid w:val="00521A45"/>
    <w:rsid w:val="00523B41"/>
    <w:rsid w:val="00524112"/>
    <w:rsid w:val="0052522E"/>
    <w:rsid w:val="0052657A"/>
    <w:rsid w:val="00530817"/>
    <w:rsid w:val="00532608"/>
    <w:rsid w:val="00534DB9"/>
    <w:rsid w:val="00534F3E"/>
    <w:rsid w:val="00536CD3"/>
    <w:rsid w:val="0053752D"/>
    <w:rsid w:val="0054005B"/>
    <w:rsid w:val="0054009C"/>
    <w:rsid w:val="00540587"/>
    <w:rsid w:val="00541731"/>
    <w:rsid w:val="0054229D"/>
    <w:rsid w:val="00543308"/>
    <w:rsid w:val="00543B82"/>
    <w:rsid w:val="00544970"/>
    <w:rsid w:val="005473B0"/>
    <w:rsid w:val="00547A04"/>
    <w:rsid w:val="00550146"/>
    <w:rsid w:val="00556322"/>
    <w:rsid w:val="00560239"/>
    <w:rsid w:val="00562D72"/>
    <w:rsid w:val="00564D33"/>
    <w:rsid w:val="0057026A"/>
    <w:rsid w:val="00573760"/>
    <w:rsid w:val="00575A70"/>
    <w:rsid w:val="00575AE5"/>
    <w:rsid w:val="00575E02"/>
    <w:rsid w:val="00576D11"/>
    <w:rsid w:val="00576FA9"/>
    <w:rsid w:val="00577B8A"/>
    <w:rsid w:val="0058080A"/>
    <w:rsid w:val="00582DE5"/>
    <w:rsid w:val="00583714"/>
    <w:rsid w:val="005864C9"/>
    <w:rsid w:val="005864D6"/>
    <w:rsid w:val="00587DBF"/>
    <w:rsid w:val="00587EE6"/>
    <w:rsid w:val="00590992"/>
    <w:rsid w:val="00591DC3"/>
    <w:rsid w:val="00595CED"/>
    <w:rsid w:val="005963E5"/>
    <w:rsid w:val="00596A15"/>
    <w:rsid w:val="00596A85"/>
    <w:rsid w:val="005A5375"/>
    <w:rsid w:val="005A6F10"/>
    <w:rsid w:val="005B0E55"/>
    <w:rsid w:val="005B10D4"/>
    <w:rsid w:val="005B5687"/>
    <w:rsid w:val="005B582D"/>
    <w:rsid w:val="005B7051"/>
    <w:rsid w:val="005B74B8"/>
    <w:rsid w:val="005C0402"/>
    <w:rsid w:val="005C1C03"/>
    <w:rsid w:val="005C538B"/>
    <w:rsid w:val="005C5DCD"/>
    <w:rsid w:val="005C63E4"/>
    <w:rsid w:val="005C7F2F"/>
    <w:rsid w:val="005D0632"/>
    <w:rsid w:val="005D209A"/>
    <w:rsid w:val="005D31A7"/>
    <w:rsid w:val="005D4BF7"/>
    <w:rsid w:val="005D6FB5"/>
    <w:rsid w:val="005D74EA"/>
    <w:rsid w:val="005D755C"/>
    <w:rsid w:val="005E1275"/>
    <w:rsid w:val="005E2174"/>
    <w:rsid w:val="005E40FC"/>
    <w:rsid w:val="005E7BDE"/>
    <w:rsid w:val="005F109E"/>
    <w:rsid w:val="005F12D8"/>
    <w:rsid w:val="005F13EC"/>
    <w:rsid w:val="005F623F"/>
    <w:rsid w:val="005F6C12"/>
    <w:rsid w:val="005F7327"/>
    <w:rsid w:val="006002BD"/>
    <w:rsid w:val="006017B3"/>
    <w:rsid w:val="006029E1"/>
    <w:rsid w:val="0060366D"/>
    <w:rsid w:val="00603FA8"/>
    <w:rsid w:val="006047DA"/>
    <w:rsid w:val="00605289"/>
    <w:rsid w:val="00605344"/>
    <w:rsid w:val="00610FDE"/>
    <w:rsid w:val="00613EAE"/>
    <w:rsid w:val="00615DAB"/>
    <w:rsid w:val="006161DB"/>
    <w:rsid w:val="00621B52"/>
    <w:rsid w:val="00623A2F"/>
    <w:rsid w:val="006250E6"/>
    <w:rsid w:val="00626611"/>
    <w:rsid w:val="00630C03"/>
    <w:rsid w:val="0063117D"/>
    <w:rsid w:val="00631676"/>
    <w:rsid w:val="00632BCD"/>
    <w:rsid w:val="00635032"/>
    <w:rsid w:val="006355BA"/>
    <w:rsid w:val="00635650"/>
    <w:rsid w:val="00637976"/>
    <w:rsid w:val="00637A0F"/>
    <w:rsid w:val="00640427"/>
    <w:rsid w:val="00640BEA"/>
    <w:rsid w:val="0064462D"/>
    <w:rsid w:val="00647031"/>
    <w:rsid w:val="00651CA0"/>
    <w:rsid w:val="00654CA2"/>
    <w:rsid w:val="00660286"/>
    <w:rsid w:val="006617EA"/>
    <w:rsid w:val="00662A92"/>
    <w:rsid w:val="006630D4"/>
    <w:rsid w:val="006658D6"/>
    <w:rsid w:val="00665A50"/>
    <w:rsid w:val="00665E46"/>
    <w:rsid w:val="00666EAC"/>
    <w:rsid w:val="00673231"/>
    <w:rsid w:val="00675D53"/>
    <w:rsid w:val="00682D1F"/>
    <w:rsid w:val="00683C73"/>
    <w:rsid w:val="00683F22"/>
    <w:rsid w:val="00687FB3"/>
    <w:rsid w:val="00690678"/>
    <w:rsid w:val="00690B71"/>
    <w:rsid w:val="00691D4D"/>
    <w:rsid w:val="006A13CD"/>
    <w:rsid w:val="006A18E1"/>
    <w:rsid w:val="006A26ED"/>
    <w:rsid w:val="006A3897"/>
    <w:rsid w:val="006A4E36"/>
    <w:rsid w:val="006A6ED6"/>
    <w:rsid w:val="006B424D"/>
    <w:rsid w:val="006B5568"/>
    <w:rsid w:val="006B5940"/>
    <w:rsid w:val="006B6402"/>
    <w:rsid w:val="006B708F"/>
    <w:rsid w:val="006C0BD0"/>
    <w:rsid w:val="006C0C61"/>
    <w:rsid w:val="006C210A"/>
    <w:rsid w:val="006C2913"/>
    <w:rsid w:val="006C3B89"/>
    <w:rsid w:val="006C4F51"/>
    <w:rsid w:val="006C7119"/>
    <w:rsid w:val="006C7EB4"/>
    <w:rsid w:val="006D1B5D"/>
    <w:rsid w:val="006D32A5"/>
    <w:rsid w:val="006D5B6C"/>
    <w:rsid w:val="006D60B5"/>
    <w:rsid w:val="006D64A1"/>
    <w:rsid w:val="006E1002"/>
    <w:rsid w:val="006E15CE"/>
    <w:rsid w:val="006E1DAC"/>
    <w:rsid w:val="006E2630"/>
    <w:rsid w:val="006E2D12"/>
    <w:rsid w:val="006E3B60"/>
    <w:rsid w:val="006E4799"/>
    <w:rsid w:val="006E5479"/>
    <w:rsid w:val="006E6859"/>
    <w:rsid w:val="006E7759"/>
    <w:rsid w:val="006F08CB"/>
    <w:rsid w:val="006F1DB0"/>
    <w:rsid w:val="006F4CDA"/>
    <w:rsid w:val="006F570D"/>
    <w:rsid w:val="00700B58"/>
    <w:rsid w:val="00701FE8"/>
    <w:rsid w:val="00703199"/>
    <w:rsid w:val="00705D86"/>
    <w:rsid w:val="00707BBD"/>
    <w:rsid w:val="00712CDE"/>
    <w:rsid w:val="00713326"/>
    <w:rsid w:val="00714EFA"/>
    <w:rsid w:val="00720A58"/>
    <w:rsid w:val="00720B85"/>
    <w:rsid w:val="00721C1A"/>
    <w:rsid w:val="00723068"/>
    <w:rsid w:val="007238C6"/>
    <w:rsid w:val="00723D2B"/>
    <w:rsid w:val="007300C9"/>
    <w:rsid w:val="0073132A"/>
    <w:rsid w:val="00731EDA"/>
    <w:rsid w:val="00732DD4"/>
    <w:rsid w:val="0073343F"/>
    <w:rsid w:val="0073501C"/>
    <w:rsid w:val="00736697"/>
    <w:rsid w:val="007403FF"/>
    <w:rsid w:val="00743D98"/>
    <w:rsid w:val="00750084"/>
    <w:rsid w:val="00750617"/>
    <w:rsid w:val="00755782"/>
    <w:rsid w:val="007620B3"/>
    <w:rsid w:val="00765BEE"/>
    <w:rsid w:val="00766F24"/>
    <w:rsid w:val="007677F9"/>
    <w:rsid w:val="00767AEF"/>
    <w:rsid w:val="007718FD"/>
    <w:rsid w:val="00771F8D"/>
    <w:rsid w:val="007723E5"/>
    <w:rsid w:val="007727A3"/>
    <w:rsid w:val="00772F08"/>
    <w:rsid w:val="00774FE5"/>
    <w:rsid w:val="00775158"/>
    <w:rsid w:val="0077518F"/>
    <w:rsid w:val="00780309"/>
    <w:rsid w:val="00780FB8"/>
    <w:rsid w:val="00781D02"/>
    <w:rsid w:val="00782DB2"/>
    <w:rsid w:val="0079576F"/>
    <w:rsid w:val="00795A83"/>
    <w:rsid w:val="00795DFA"/>
    <w:rsid w:val="00796655"/>
    <w:rsid w:val="007A1247"/>
    <w:rsid w:val="007A22FE"/>
    <w:rsid w:val="007A4EF0"/>
    <w:rsid w:val="007A6EE7"/>
    <w:rsid w:val="007A7C6B"/>
    <w:rsid w:val="007B093D"/>
    <w:rsid w:val="007B2292"/>
    <w:rsid w:val="007B3C88"/>
    <w:rsid w:val="007B4FE4"/>
    <w:rsid w:val="007C58B2"/>
    <w:rsid w:val="007D006B"/>
    <w:rsid w:val="007D0839"/>
    <w:rsid w:val="007D2310"/>
    <w:rsid w:val="007D34FF"/>
    <w:rsid w:val="007D7CB1"/>
    <w:rsid w:val="007E07F8"/>
    <w:rsid w:val="007E3877"/>
    <w:rsid w:val="007E5576"/>
    <w:rsid w:val="007F0E87"/>
    <w:rsid w:val="007F169D"/>
    <w:rsid w:val="008007E5"/>
    <w:rsid w:val="00803B7E"/>
    <w:rsid w:val="0081017E"/>
    <w:rsid w:val="00811528"/>
    <w:rsid w:val="00812A6E"/>
    <w:rsid w:val="0081339C"/>
    <w:rsid w:val="00813C88"/>
    <w:rsid w:val="00817D77"/>
    <w:rsid w:val="00820BF2"/>
    <w:rsid w:val="008222A1"/>
    <w:rsid w:val="0082661E"/>
    <w:rsid w:val="00831E03"/>
    <w:rsid w:val="00832ABA"/>
    <w:rsid w:val="0083319F"/>
    <w:rsid w:val="00833259"/>
    <w:rsid w:val="00835FE0"/>
    <w:rsid w:val="0083635C"/>
    <w:rsid w:val="008408AC"/>
    <w:rsid w:val="00841917"/>
    <w:rsid w:val="0084415E"/>
    <w:rsid w:val="00844EBD"/>
    <w:rsid w:val="00847D69"/>
    <w:rsid w:val="00854CF3"/>
    <w:rsid w:val="008552E1"/>
    <w:rsid w:val="00855662"/>
    <w:rsid w:val="00856A05"/>
    <w:rsid w:val="00856E9D"/>
    <w:rsid w:val="00856EDA"/>
    <w:rsid w:val="00865ECD"/>
    <w:rsid w:val="008740C4"/>
    <w:rsid w:val="00875928"/>
    <w:rsid w:val="00876571"/>
    <w:rsid w:val="00877CE5"/>
    <w:rsid w:val="00880A04"/>
    <w:rsid w:val="008810A4"/>
    <w:rsid w:val="00882590"/>
    <w:rsid w:val="008848FE"/>
    <w:rsid w:val="00891E8C"/>
    <w:rsid w:val="00892A88"/>
    <w:rsid w:val="00895C2B"/>
    <w:rsid w:val="00896447"/>
    <w:rsid w:val="00896A59"/>
    <w:rsid w:val="008A2DF0"/>
    <w:rsid w:val="008A34FA"/>
    <w:rsid w:val="008A414D"/>
    <w:rsid w:val="008A5025"/>
    <w:rsid w:val="008A7714"/>
    <w:rsid w:val="008B1E09"/>
    <w:rsid w:val="008B24FA"/>
    <w:rsid w:val="008B482A"/>
    <w:rsid w:val="008B5369"/>
    <w:rsid w:val="008B5414"/>
    <w:rsid w:val="008B61B7"/>
    <w:rsid w:val="008B635F"/>
    <w:rsid w:val="008C0458"/>
    <w:rsid w:val="008C0879"/>
    <w:rsid w:val="008C0D70"/>
    <w:rsid w:val="008C1743"/>
    <w:rsid w:val="008D0285"/>
    <w:rsid w:val="008D0DDB"/>
    <w:rsid w:val="008D3346"/>
    <w:rsid w:val="008E0FA2"/>
    <w:rsid w:val="008E1E60"/>
    <w:rsid w:val="008E2D62"/>
    <w:rsid w:val="008E4C35"/>
    <w:rsid w:val="008E5C85"/>
    <w:rsid w:val="008E6E8D"/>
    <w:rsid w:val="008F481E"/>
    <w:rsid w:val="008F4B8B"/>
    <w:rsid w:val="00900A1E"/>
    <w:rsid w:val="00903628"/>
    <w:rsid w:val="009049F4"/>
    <w:rsid w:val="00905409"/>
    <w:rsid w:val="00907F87"/>
    <w:rsid w:val="0091038B"/>
    <w:rsid w:val="00913E0E"/>
    <w:rsid w:val="00915C38"/>
    <w:rsid w:val="0092143D"/>
    <w:rsid w:val="00922923"/>
    <w:rsid w:val="00922B1F"/>
    <w:rsid w:val="00922BC5"/>
    <w:rsid w:val="00922DC3"/>
    <w:rsid w:val="00924BD3"/>
    <w:rsid w:val="00924E4D"/>
    <w:rsid w:val="00924FFF"/>
    <w:rsid w:val="00926A66"/>
    <w:rsid w:val="00927CE2"/>
    <w:rsid w:val="0093186B"/>
    <w:rsid w:val="00931BBA"/>
    <w:rsid w:val="009326D6"/>
    <w:rsid w:val="009360D7"/>
    <w:rsid w:val="00936D1B"/>
    <w:rsid w:val="00940598"/>
    <w:rsid w:val="00942AE9"/>
    <w:rsid w:val="00950F0F"/>
    <w:rsid w:val="00953553"/>
    <w:rsid w:val="00953F00"/>
    <w:rsid w:val="009545F4"/>
    <w:rsid w:val="0095602D"/>
    <w:rsid w:val="0096275D"/>
    <w:rsid w:val="00963A0D"/>
    <w:rsid w:val="00975BEB"/>
    <w:rsid w:val="00975EC1"/>
    <w:rsid w:val="00976F25"/>
    <w:rsid w:val="0098269D"/>
    <w:rsid w:val="00982B19"/>
    <w:rsid w:val="009830CB"/>
    <w:rsid w:val="00984804"/>
    <w:rsid w:val="009849EF"/>
    <w:rsid w:val="00985746"/>
    <w:rsid w:val="00991FDB"/>
    <w:rsid w:val="00994A9F"/>
    <w:rsid w:val="00995338"/>
    <w:rsid w:val="009A04B8"/>
    <w:rsid w:val="009A098D"/>
    <w:rsid w:val="009A2E15"/>
    <w:rsid w:val="009A3BD4"/>
    <w:rsid w:val="009A71EC"/>
    <w:rsid w:val="009A758D"/>
    <w:rsid w:val="009A7857"/>
    <w:rsid w:val="009A7FA6"/>
    <w:rsid w:val="009B2012"/>
    <w:rsid w:val="009B2A03"/>
    <w:rsid w:val="009B2C4F"/>
    <w:rsid w:val="009C6DB7"/>
    <w:rsid w:val="009C71A3"/>
    <w:rsid w:val="009D0AC9"/>
    <w:rsid w:val="009D3F8D"/>
    <w:rsid w:val="009D48EA"/>
    <w:rsid w:val="009D543B"/>
    <w:rsid w:val="009D6E88"/>
    <w:rsid w:val="009D7D7C"/>
    <w:rsid w:val="009E03A5"/>
    <w:rsid w:val="009E1408"/>
    <w:rsid w:val="009E209A"/>
    <w:rsid w:val="009E53FA"/>
    <w:rsid w:val="009E709B"/>
    <w:rsid w:val="009E7D09"/>
    <w:rsid w:val="009F00ED"/>
    <w:rsid w:val="009F1290"/>
    <w:rsid w:val="009F2AD7"/>
    <w:rsid w:val="009F2DFC"/>
    <w:rsid w:val="009F34BF"/>
    <w:rsid w:val="009F3C8B"/>
    <w:rsid w:val="009F5406"/>
    <w:rsid w:val="00A0236F"/>
    <w:rsid w:val="00A0414F"/>
    <w:rsid w:val="00A04ED7"/>
    <w:rsid w:val="00A06F70"/>
    <w:rsid w:val="00A07170"/>
    <w:rsid w:val="00A07887"/>
    <w:rsid w:val="00A124E6"/>
    <w:rsid w:val="00A12971"/>
    <w:rsid w:val="00A12DE6"/>
    <w:rsid w:val="00A12EFB"/>
    <w:rsid w:val="00A1638C"/>
    <w:rsid w:val="00A2117E"/>
    <w:rsid w:val="00A2143B"/>
    <w:rsid w:val="00A2207B"/>
    <w:rsid w:val="00A251CD"/>
    <w:rsid w:val="00A2572B"/>
    <w:rsid w:val="00A30B59"/>
    <w:rsid w:val="00A35218"/>
    <w:rsid w:val="00A35B87"/>
    <w:rsid w:val="00A36EBD"/>
    <w:rsid w:val="00A37289"/>
    <w:rsid w:val="00A37907"/>
    <w:rsid w:val="00A41E8E"/>
    <w:rsid w:val="00A43D8C"/>
    <w:rsid w:val="00A4486F"/>
    <w:rsid w:val="00A4717B"/>
    <w:rsid w:val="00A477A4"/>
    <w:rsid w:val="00A50EB3"/>
    <w:rsid w:val="00A52795"/>
    <w:rsid w:val="00A53E6E"/>
    <w:rsid w:val="00A54E24"/>
    <w:rsid w:val="00A578D2"/>
    <w:rsid w:val="00A57BD1"/>
    <w:rsid w:val="00A57E54"/>
    <w:rsid w:val="00A60AFE"/>
    <w:rsid w:val="00A60BF4"/>
    <w:rsid w:val="00A622BC"/>
    <w:rsid w:val="00A654E1"/>
    <w:rsid w:val="00A65864"/>
    <w:rsid w:val="00A736C7"/>
    <w:rsid w:val="00A761B2"/>
    <w:rsid w:val="00A76CDF"/>
    <w:rsid w:val="00A82A40"/>
    <w:rsid w:val="00A83825"/>
    <w:rsid w:val="00A84A94"/>
    <w:rsid w:val="00A8527B"/>
    <w:rsid w:val="00A871B8"/>
    <w:rsid w:val="00A91070"/>
    <w:rsid w:val="00A967FC"/>
    <w:rsid w:val="00A972D4"/>
    <w:rsid w:val="00AA0374"/>
    <w:rsid w:val="00AA039A"/>
    <w:rsid w:val="00AA15C1"/>
    <w:rsid w:val="00AA374B"/>
    <w:rsid w:val="00AA4F6F"/>
    <w:rsid w:val="00AB0FC2"/>
    <w:rsid w:val="00AB7FAD"/>
    <w:rsid w:val="00AC0C54"/>
    <w:rsid w:val="00AC1AC6"/>
    <w:rsid w:val="00AC5CEB"/>
    <w:rsid w:val="00AC601D"/>
    <w:rsid w:val="00AC6A00"/>
    <w:rsid w:val="00AC6C28"/>
    <w:rsid w:val="00AC6CFD"/>
    <w:rsid w:val="00AC6D17"/>
    <w:rsid w:val="00AC74AA"/>
    <w:rsid w:val="00AD29CD"/>
    <w:rsid w:val="00AD4487"/>
    <w:rsid w:val="00AD6FB1"/>
    <w:rsid w:val="00AD74C3"/>
    <w:rsid w:val="00AD7A1B"/>
    <w:rsid w:val="00AE4CB5"/>
    <w:rsid w:val="00AE57E9"/>
    <w:rsid w:val="00AE5982"/>
    <w:rsid w:val="00AE7927"/>
    <w:rsid w:val="00AF3306"/>
    <w:rsid w:val="00AF5F60"/>
    <w:rsid w:val="00AF5FED"/>
    <w:rsid w:val="00B007FA"/>
    <w:rsid w:val="00B00E5A"/>
    <w:rsid w:val="00B01440"/>
    <w:rsid w:val="00B04789"/>
    <w:rsid w:val="00B04EBA"/>
    <w:rsid w:val="00B1019D"/>
    <w:rsid w:val="00B12D60"/>
    <w:rsid w:val="00B1647B"/>
    <w:rsid w:val="00B16E57"/>
    <w:rsid w:val="00B1798F"/>
    <w:rsid w:val="00B2003F"/>
    <w:rsid w:val="00B2011A"/>
    <w:rsid w:val="00B2120F"/>
    <w:rsid w:val="00B218D4"/>
    <w:rsid w:val="00B23522"/>
    <w:rsid w:val="00B24300"/>
    <w:rsid w:val="00B251D1"/>
    <w:rsid w:val="00B26183"/>
    <w:rsid w:val="00B27FB5"/>
    <w:rsid w:val="00B301D2"/>
    <w:rsid w:val="00B3022D"/>
    <w:rsid w:val="00B30E83"/>
    <w:rsid w:val="00B313DA"/>
    <w:rsid w:val="00B35924"/>
    <w:rsid w:val="00B359A3"/>
    <w:rsid w:val="00B35CE5"/>
    <w:rsid w:val="00B372F5"/>
    <w:rsid w:val="00B44C53"/>
    <w:rsid w:val="00B45C4A"/>
    <w:rsid w:val="00B515E5"/>
    <w:rsid w:val="00B532D1"/>
    <w:rsid w:val="00B54587"/>
    <w:rsid w:val="00B54F89"/>
    <w:rsid w:val="00B55263"/>
    <w:rsid w:val="00B5597F"/>
    <w:rsid w:val="00B56791"/>
    <w:rsid w:val="00B569C6"/>
    <w:rsid w:val="00B56BD1"/>
    <w:rsid w:val="00B576BA"/>
    <w:rsid w:val="00B63562"/>
    <w:rsid w:val="00B639AC"/>
    <w:rsid w:val="00B64E50"/>
    <w:rsid w:val="00B6654C"/>
    <w:rsid w:val="00B6658C"/>
    <w:rsid w:val="00B67859"/>
    <w:rsid w:val="00B71DAE"/>
    <w:rsid w:val="00B723C9"/>
    <w:rsid w:val="00B74990"/>
    <w:rsid w:val="00B75989"/>
    <w:rsid w:val="00B7785B"/>
    <w:rsid w:val="00B81C8C"/>
    <w:rsid w:val="00B81CEF"/>
    <w:rsid w:val="00B8247B"/>
    <w:rsid w:val="00B828E7"/>
    <w:rsid w:val="00B82F95"/>
    <w:rsid w:val="00B846BF"/>
    <w:rsid w:val="00B867B8"/>
    <w:rsid w:val="00B90ED6"/>
    <w:rsid w:val="00B92B75"/>
    <w:rsid w:val="00B92EC2"/>
    <w:rsid w:val="00B933C6"/>
    <w:rsid w:val="00B940D7"/>
    <w:rsid w:val="00BA1EFC"/>
    <w:rsid w:val="00BA2DB8"/>
    <w:rsid w:val="00BA7EFE"/>
    <w:rsid w:val="00BB00CF"/>
    <w:rsid w:val="00BB051D"/>
    <w:rsid w:val="00BB1337"/>
    <w:rsid w:val="00BB4A1A"/>
    <w:rsid w:val="00BB4CA3"/>
    <w:rsid w:val="00BB51E2"/>
    <w:rsid w:val="00BB6A84"/>
    <w:rsid w:val="00BB6BE5"/>
    <w:rsid w:val="00BC1104"/>
    <w:rsid w:val="00BC3CF3"/>
    <w:rsid w:val="00BC3E55"/>
    <w:rsid w:val="00BC4826"/>
    <w:rsid w:val="00BC6D34"/>
    <w:rsid w:val="00BC7D90"/>
    <w:rsid w:val="00BC7E01"/>
    <w:rsid w:val="00BD1E96"/>
    <w:rsid w:val="00BD21CE"/>
    <w:rsid w:val="00BD226D"/>
    <w:rsid w:val="00BD43BF"/>
    <w:rsid w:val="00BD495F"/>
    <w:rsid w:val="00BD76E9"/>
    <w:rsid w:val="00BE0242"/>
    <w:rsid w:val="00BE088E"/>
    <w:rsid w:val="00BE0B7E"/>
    <w:rsid w:val="00BE0F27"/>
    <w:rsid w:val="00BE2C77"/>
    <w:rsid w:val="00BE372F"/>
    <w:rsid w:val="00BE4198"/>
    <w:rsid w:val="00BE5A91"/>
    <w:rsid w:val="00BE6DE7"/>
    <w:rsid w:val="00BF0089"/>
    <w:rsid w:val="00BF0D93"/>
    <w:rsid w:val="00BF1D37"/>
    <w:rsid w:val="00C001A5"/>
    <w:rsid w:val="00C00BD3"/>
    <w:rsid w:val="00C13473"/>
    <w:rsid w:val="00C20BDD"/>
    <w:rsid w:val="00C21E99"/>
    <w:rsid w:val="00C22185"/>
    <w:rsid w:val="00C22B5C"/>
    <w:rsid w:val="00C250A1"/>
    <w:rsid w:val="00C2712C"/>
    <w:rsid w:val="00C27F0C"/>
    <w:rsid w:val="00C30464"/>
    <w:rsid w:val="00C306E1"/>
    <w:rsid w:val="00C37196"/>
    <w:rsid w:val="00C37730"/>
    <w:rsid w:val="00C4354E"/>
    <w:rsid w:val="00C4396A"/>
    <w:rsid w:val="00C44451"/>
    <w:rsid w:val="00C45056"/>
    <w:rsid w:val="00C47EF5"/>
    <w:rsid w:val="00C5218E"/>
    <w:rsid w:val="00C531D3"/>
    <w:rsid w:val="00C54CD6"/>
    <w:rsid w:val="00C54D35"/>
    <w:rsid w:val="00C558C9"/>
    <w:rsid w:val="00C56C75"/>
    <w:rsid w:val="00C666D4"/>
    <w:rsid w:val="00C670D7"/>
    <w:rsid w:val="00C700FC"/>
    <w:rsid w:val="00C702A5"/>
    <w:rsid w:val="00C71814"/>
    <w:rsid w:val="00C71CFC"/>
    <w:rsid w:val="00C73302"/>
    <w:rsid w:val="00C74CE2"/>
    <w:rsid w:val="00C77B8D"/>
    <w:rsid w:val="00C80FE2"/>
    <w:rsid w:val="00C81407"/>
    <w:rsid w:val="00C83CFB"/>
    <w:rsid w:val="00C84A20"/>
    <w:rsid w:val="00C855AF"/>
    <w:rsid w:val="00C9776B"/>
    <w:rsid w:val="00CA0937"/>
    <w:rsid w:val="00CA13A6"/>
    <w:rsid w:val="00CA2CCA"/>
    <w:rsid w:val="00CA3CB6"/>
    <w:rsid w:val="00CA40F3"/>
    <w:rsid w:val="00CA4BE9"/>
    <w:rsid w:val="00CA6DA2"/>
    <w:rsid w:val="00CB5F2D"/>
    <w:rsid w:val="00CB64A8"/>
    <w:rsid w:val="00CC0AD4"/>
    <w:rsid w:val="00CC2E88"/>
    <w:rsid w:val="00CC36DB"/>
    <w:rsid w:val="00CC3A46"/>
    <w:rsid w:val="00CC445C"/>
    <w:rsid w:val="00CC5B0A"/>
    <w:rsid w:val="00CC6A0F"/>
    <w:rsid w:val="00CD0938"/>
    <w:rsid w:val="00CD1A5F"/>
    <w:rsid w:val="00CD21BE"/>
    <w:rsid w:val="00CD399F"/>
    <w:rsid w:val="00CD456E"/>
    <w:rsid w:val="00CE5894"/>
    <w:rsid w:val="00CE5E66"/>
    <w:rsid w:val="00CF51F6"/>
    <w:rsid w:val="00CF7079"/>
    <w:rsid w:val="00CF7161"/>
    <w:rsid w:val="00D002A5"/>
    <w:rsid w:val="00D05FF8"/>
    <w:rsid w:val="00D070D9"/>
    <w:rsid w:val="00D123ED"/>
    <w:rsid w:val="00D13019"/>
    <w:rsid w:val="00D13107"/>
    <w:rsid w:val="00D14057"/>
    <w:rsid w:val="00D148F9"/>
    <w:rsid w:val="00D17D7E"/>
    <w:rsid w:val="00D21477"/>
    <w:rsid w:val="00D24894"/>
    <w:rsid w:val="00D33409"/>
    <w:rsid w:val="00D34AEF"/>
    <w:rsid w:val="00D367B3"/>
    <w:rsid w:val="00D37A0B"/>
    <w:rsid w:val="00D400E3"/>
    <w:rsid w:val="00D42883"/>
    <w:rsid w:val="00D4307C"/>
    <w:rsid w:val="00D501BD"/>
    <w:rsid w:val="00D505FB"/>
    <w:rsid w:val="00D50C58"/>
    <w:rsid w:val="00D53C0D"/>
    <w:rsid w:val="00D544A5"/>
    <w:rsid w:val="00D6120E"/>
    <w:rsid w:val="00D625F1"/>
    <w:rsid w:val="00D62FF3"/>
    <w:rsid w:val="00D63BE5"/>
    <w:rsid w:val="00D6491A"/>
    <w:rsid w:val="00D65031"/>
    <w:rsid w:val="00D72630"/>
    <w:rsid w:val="00D73BD4"/>
    <w:rsid w:val="00D73E39"/>
    <w:rsid w:val="00D741F5"/>
    <w:rsid w:val="00D75804"/>
    <w:rsid w:val="00D822CB"/>
    <w:rsid w:val="00D82B03"/>
    <w:rsid w:val="00D903BE"/>
    <w:rsid w:val="00D90524"/>
    <w:rsid w:val="00D90FD0"/>
    <w:rsid w:val="00D94569"/>
    <w:rsid w:val="00DA0110"/>
    <w:rsid w:val="00DA054F"/>
    <w:rsid w:val="00DB0A3C"/>
    <w:rsid w:val="00DB1BA9"/>
    <w:rsid w:val="00DB4D9D"/>
    <w:rsid w:val="00DB5F59"/>
    <w:rsid w:val="00DB6725"/>
    <w:rsid w:val="00DB6FB8"/>
    <w:rsid w:val="00DB7444"/>
    <w:rsid w:val="00DC29B7"/>
    <w:rsid w:val="00DC5263"/>
    <w:rsid w:val="00DD059B"/>
    <w:rsid w:val="00DD11CF"/>
    <w:rsid w:val="00DD3477"/>
    <w:rsid w:val="00DD46D5"/>
    <w:rsid w:val="00DD7775"/>
    <w:rsid w:val="00DE2B8A"/>
    <w:rsid w:val="00DE4F40"/>
    <w:rsid w:val="00DE64E4"/>
    <w:rsid w:val="00DE7DD3"/>
    <w:rsid w:val="00DF4BE8"/>
    <w:rsid w:val="00DF786E"/>
    <w:rsid w:val="00E02FB1"/>
    <w:rsid w:val="00E0551E"/>
    <w:rsid w:val="00E059CE"/>
    <w:rsid w:val="00E05A5D"/>
    <w:rsid w:val="00E07676"/>
    <w:rsid w:val="00E13200"/>
    <w:rsid w:val="00E1333D"/>
    <w:rsid w:val="00E1490A"/>
    <w:rsid w:val="00E14AE2"/>
    <w:rsid w:val="00E165E1"/>
    <w:rsid w:val="00E221C1"/>
    <w:rsid w:val="00E25A23"/>
    <w:rsid w:val="00E27CCD"/>
    <w:rsid w:val="00E31387"/>
    <w:rsid w:val="00E32674"/>
    <w:rsid w:val="00E35E8F"/>
    <w:rsid w:val="00E3604F"/>
    <w:rsid w:val="00E41FB6"/>
    <w:rsid w:val="00E43458"/>
    <w:rsid w:val="00E44FE4"/>
    <w:rsid w:val="00E46019"/>
    <w:rsid w:val="00E50050"/>
    <w:rsid w:val="00E51A4F"/>
    <w:rsid w:val="00E532C4"/>
    <w:rsid w:val="00E544B1"/>
    <w:rsid w:val="00E54828"/>
    <w:rsid w:val="00E54E3B"/>
    <w:rsid w:val="00E55748"/>
    <w:rsid w:val="00E56BA1"/>
    <w:rsid w:val="00E603D7"/>
    <w:rsid w:val="00E61DEA"/>
    <w:rsid w:val="00E63C76"/>
    <w:rsid w:val="00E70670"/>
    <w:rsid w:val="00E7638D"/>
    <w:rsid w:val="00E81673"/>
    <w:rsid w:val="00E81BD6"/>
    <w:rsid w:val="00E82571"/>
    <w:rsid w:val="00E83372"/>
    <w:rsid w:val="00E864AE"/>
    <w:rsid w:val="00E8678E"/>
    <w:rsid w:val="00E86888"/>
    <w:rsid w:val="00E86D57"/>
    <w:rsid w:val="00E878F2"/>
    <w:rsid w:val="00E92796"/>
    <w:rsid w:val="00E93021"/>
    <w:rsid w:val="00E93685"/>
    <w:rsid w:val="00E94E65"/>
    <w:rsid w:val="00E96597"/>
    <w:rsid w:val="00EA68DD"/>
    <w:rsid w:val="00EA72DA"/>
    <w:rsid w:val="00EB1B6B"/>
    <w:rsid w:val="00EB3EAA"/>
    <w:rsid w:val="00EB45AD"/>
    <w:rsid w:val="00EB512A"/>
    <w:rsid w:val="00EB61DF"/>
    <w:rsid w:val="00EB63BD"/>
    <w:rsid w:val="00EC0817"/>
    <w:rsid w:val="00EC0C78"/>
    <w:rsid w:val="00EC5C35"/>
    <w:rsid w:val="00EC7D59"/>
    <w:rsid w:val="00ED13B7"/>
    <w:rsid w:val="00ED3C43"/>
    <w:rsid w:val="00ED4C25"/>
    <w:rsid w:val="00ED5EBF"/>
    <w:rsid w:val="00ED7473"/>
    <w:rsid w:val="00ED7D47"/>
    <w:rsid w:val="00EE0C7A"/>
    <w:rsid w:val="00EE152C"/>
    <w:rsid w:val="00EE3602"/>
    <w:rsid w:val="00EE5316"/>
    <w:rsid w:val="00EE641B"/>
    <w:rsid w:val="00EF39BC"/>
    <w:rsid w:val="00EF58BF"/>
    <w:rsid w:val="00EF671B"/>
    <w:rsid w:val="00F03914"/>
    <w:rsid w:val="00F05AF4"/>
    <w:rsid w:val="00F15C68"/>
    <w:rsid w:val="00F15C87"/>
    <w:rsid w:val="00F1652B"/>
    <w:rsid w:val="00F1769E"/>
    <w:rsid w:val="00F23582"/>
    <w:rsid w:val="00F259C2"/>
    <w:rsid w:val="00F26AFB"/>
    <w:rsid w:val="00F33FC7"/>
    <w:rsid w:val="00F36069"/>
    <w:rsid w:val="00F36BD2"/>
    <w:rsid w:val="00F454C9"/>
    <w:rsid w:val="00F47D01"/>
    <w:rsid w:val="00F5026A"/>
    <w:rsid w:val="00F52718"/>
    <w:rsid w:val="00F5310A"/>
    <w:rsid w:val="00F53FDA"/>
    <w:rsid w:val="00F54AE2"/>
    <w:rsid w:val="00F55A99"/>
    <w:rsid w:val="00F5745B"/>
    <w:rsid w:val="00F575E9"/>
    <w:rsid w:val="00F607B8"/>
    <w:rsid w:val="00F62D85"/>
    <w:rsid w:val="00F63187"/>
    <w:rsid w:val="00F65C40"/>
    <w:rsid w:val="00F6631D"/>
    <w:rsid w:val="00F67385"/>
    <w:rsid w:val="00F725D0"/>
    <w:rsid w:val="00F73D17"/>
    <w:rsid w:val="00F80261"/>
    <w:rsid w:val="00F80CFC"/>
    <w:rsid w:val="00F81650"/>
    <w:rsid w:val="00F85F57"/>
    <w:rsid w:val="00F86227"/>
    <w:rsid w:val="00F8769C"/>
    <w:rsid w:val="00F87CD2"/>
    <w:rsid w:val="00F917FB"/>
    <w:rsid w:val="00F93A19"/>
    <w:rsid w:val="00F94AA2"/>
    <w:rsid w:val="00F97BB4"/>
    <w:rsid w:val="00F97CAF"/>
    <w:rsid w:val="00FA6BF4"/>
    <w:rsid w:val="00FA6ED1"/>
    <w:rsid w:val="00FB338C"/>
    <w:rsid w:val="00FB3F14"/>
    <w:rsid w:val="00FB505F"/>
    <w:rsid w:val="00FB6A54"/>
    <w:rsid w:val="00FB7087"/>
    <w:rsid w:val="00FB7BD6"/>
    <w:rsid w:val="00FC103E"/>
    <w:rsid w:val="00FC233B"/>
    <w:rsid w:val="00FC4A07"/>
    <w:rsid w:val="00FC576B"/>
    <w:rsid w:val="00FC5CB5"/>
    <w:rsid w:val="00FC7A21"/>
    <w:rsid w:val="00FD32C7"/>
    <w:rsid w:val="00FD34E2"/>
    <w:rsid w:val="00FD52AE"/>
    <w:rsid w:val="00FD71AF"/>
    <w:rsid w:val="00FE0821"/>
    <w:rsid w:val="00FE08F5"/>
    <w:rsid w:val="00FE18E9"/>
    <w:rsid w:val="00FE2415"/>
    <w:rsid w:val="00FE5A10"/>
    <w:rsid w:val="00FE7647"/>
    <w:rsid w:val="00FF475D"/>
    <w:rsid w:val="00FF645B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  <w14:docId w14:val="1B1E3BCC"/>
  <w15:docId w15:val="{5006D24F-0B31-4C40-8B1E-F655D0F9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BD226D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sid w:val="00BD226D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sid w:val="00BD226D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sid w:val="00BD226D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sid w:val="00BD226D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sid w:val="00BD226D"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4030AA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4030AA"/>
    <w:rPr>
      <w:rFonts w:cs="Times New Roman"/>
    </w:rPr>
  </w:style>
  <w:style w:type="paragraph" w:customStyle="1" w:styleId="-">
    <w:name w:val="欄-項目符號"/>
    <w:basedOn w:val="a3"/>
    <w:uiPriority w:val="99"/>
    <w:rsid w:val="004030AA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4030A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sid w:val="00BD226D"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sid w:val="00BD226D"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uiPriority w:val="99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sid w:val="00BD226D"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sz w:val="36"/>
    </w:rPr>
  </w:style>
  <w:style w:type="paragraph" w:customStyle="1" w:styleId="36">
    <w:name w:val="表格欄3數字"/>
    <w:basedOn w:val="21"/>
    <w:link w:val="310"/>
    <w:rsid w:val="00C54D35"/>
    <w:rPr>
      <w:bCs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uiPriority w:val="99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uiPriority w:val="99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uiPriority w:val="99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9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GdLIK7uf&#27506;&#20986;&#27770;&#31639;&#20462;&#27491;&#25976;&#26126;&#32048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GdLIK7uf歲出決算修正數明細表L</Template>
  <TotalTime>1</TotalTime>
  <Pages>5</Pages>
  <Words>361</Words>
  <Characters>2063</Characters>
  <Application>Microsoft Office Word</Application>
  <DocSecurity>0</DocSecurity>
  <Lines>17</Lines>
  <Paragraphs>4</Paragraphs>
  <ScaleCrop>false</ScaleCrop>
  <Company>nao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楊惠茹</dc:creator>
  <cp:lastModifiedBy>naopc</cp:lastModifiedBy>
  <cp:revision>2</cp:revision>
  <cp:lastPrinted>2026-06-12T06:35:00Z</cp:lastPrinted>
  <dcterms:created xsi:type="dcterms:W3CDTF">2026-07-13T02:54:00Z</dcterms:created>
  <dcterms:modified xsi:type="dcterms:W3CDTF">2026-07-13T02:54:00Z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-2083771422</vt:i4>
  </property>
</Properties>
</file>